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8ED63" w14:textId="4D7D14F3" w:rsidR="00036CC4" w:rsidRDefault="00F53893" w:rsidP="0D97B348">
      <w:pPr>
        <w:rPr>
          <w:rFonts w:eastAsia="Arial" w:cs="Arial"/>
        </w:rPr>
      </w:pPr>
      <w:r w:rsidRPr="0D97B348">
        <w:rPr>
          <w:rFonts w:eastAsia="Arial" w:cs="Arial"/>
        </w:rPr>
        <w:t>BKK</w:t>
      </w:r>
      <w:r w:rsidR="007727EB">
        <w:rPr>
          <w:rFonts w:eastAsia="Arial" w:cs="Arial"/>
        </w:rPr>
        <w:t xml:space="preserve"> </w:t>
      </w:r>
      <w:r w:rsidR="00B244E0">
        <w:rPr>
          <w:rFonts w:eastAsia="Arial" w:cs="Arial"/>
        </w:rPr>
        <w:t>AS</w:t>
      </w:r>
    </w:p>
    <w:p w14:paraId="151E16FF" w14:textId="4952B3D8" w:rsidR="00B244E0" w:rsidRDefault="00F53893" w:rsidP="0D97B348">
      <w:pPr>
        <w:rPr>
          <w:rFonts w:eastAsia="Arial" w:cs="Arial"/>
        </w:rPr>
      </w:pPr>
      <w:r>
        <w:rPr>
          <w:rFonts w:eastAsia="Arial" w:cs="Arial"/>
        </w:rPr>
        <w:t>Postboks 7050</w:t>
      </w:r>
    </w:p>
    <w:p w14:paraId="04CA2F5A" w14:textId="5E768B9D" w:rsidR="00B244E0" w:rsidRDefault="00F53893" w:rsidP="0D97B348">
      <w:pPr>
        <w:rPr>
          <w:rFonts w:eastAsia="Arial" w:cs="Arial"/>
        </w:rPr>
      </w:pPr>
      <w:r>
        <w:rPr>
          <w:rFonts w:eastAsia="Arial" w:cs="Arial"/>
        </w:rPr>
        <w:t>5020 Bergen</w:t>
      </w:r>
    </w:p>
    <w:p w14:paraId="653BD5B8" w14:textId="187B3C53" w:rsidR="00D7129D" w:rsidRPr="00D34CFF" w:rsidRDefault="00D7129D" w:rsidP="0D97B348">
      <w:pPr>
        <w:rPr>
          <w:rFonts w:eastAsia="Arial" w:cs="Arial"/>
        </w:rPr>
      </w:pPr>
    </w:p>
    <w:p w14:paraId="4382E848" w14:textId="14A1D77D" w:rsidR="00B665AE" w:rsidRPr="00D34CFF" w:rsidRDefault="00F53893" w:rsidP="0D97B348">
      <w:pPr>
        <w:rPr>
          <w:rFonts w:eastAsia="Arial" w:cs="Arial"/>
        </w:rPr>
      </w:pPr>
      <w:r w:rsidRPr="00D34CFF">
        <w:rPr>
          <w:rFonts w:eastAsia="Arial" w:cs="Arial"/>
        </w:rPr>
        <w:t xml:space="preserve">Att: </w:t>
      </w:r>
      <w:r w:rsidR="007239B9" w:rsidRPr="00D34CFF">
        <w:rPr>
          <w:rFonts w:eastAsia="Arial" w:cs="Arial"/>
          <w:highlight w:val="yellow"/>
        </w:rPr>
        <w:t>(navn)</w:t>
      </w:r>
    </w:p>
    <w:p w14:paraId="1015F657" w14:textId="77777777" w:rsidR="00B665AE" w:rsidRPr="00D34CFF" w:rsidRDefault="00B665AE" w:rsidP="0D97B348">
      <w:pPr>
        <w:rPr>
          <w:rFonts w:eastAsia="Arial" w:cs="Arial"/>
        </w:rPr>
      </w:pPr>
    </w:p>
    <w:p w14:paraId="35981576" w14:textId="77777777" w:rsidR="00D7129D" w:rsidRPr="00D34CFF" w:rsidRDefault="00D7129D" w:rsidP="0D97B348">
      <w:pPr>
        <w:rPr>
          <w:rFonts w:eastAsia="Arial" w:cs="Arial"/>
        </w:rPr>
      </w:pPr>
    </w:p>
    <w:p w14:paraId="267C3001" w14:textId="77777777" w:rsidR="00D7129D" w:rsidRPr="00120C6C" w:rsidRDefault="00F53893" w:rsidP="0D97B348">
      <w:pPr>
        <w:rPr>
          <w:rFonts w:eastAsia="Arial" w:cs="Arial"/>
        </w:rPr>
      </w:pPr>
      <w:r w:rsidRPr="00D34CFF">
        <w:rPr>
          <w:rFonts w:asciiTheme="minorHAnsi" w:hAnsiTheme="minorHAnsi" w:cs="Arial"/>
        </w:rPr>
        <w:tab/>
      </w:r>
      <w:r w:rsidRPr="00D34CFF">
        <w:rPr>
          <w:rFonts w:asciiTheme="minorHAnsi" w:hAnsiTheme="minorHAnsi" w:cs="Arial"/>
        </w:rPr>
        <w:tab/>
      </w:r>
      <w:r w:rsidRPr="00D34CFF">
        <w:rPr>
          <w:rFonts w:asciiTheme="minorHAnsi" w:hAnsiTheme="minorHAnsi" w:cs="Arial"/>
        </w:rPr>
        <w:tab/>
      </w:r>
      <w:r w:rsidRPr="00D34CFF">
        <w:rPr>
          <w:rFonts w:asciiTheme="minorHAnsi" w:hAnsiTheme="minorHAnsi" w:cs="Arial"/>
        </w:rPr>
        <w:tab/>
      </w:r>
      <w:r w:rsidRPr="00D34CFF">
        <w:rPr>
          <w:rFonts w:asciiTheme="minorHAnsi" w:hAnsiTheme="minorHAnsi" w:cs="Arial"/>
        </w:rPr>
        <w:tab/>
      </w:r>
      <w:r w:rsidRPr="00D34CFF">
        <w:rPr>
          <w:rFonts w:asciiTheme="minorHAnsi" w:hAnsiTheme="minorHAnsi" w:cs="Arial"/>
        </w:rPr>
        <w:tab/>
      </w:r>
      <w:r w:rsidRPr="00D34CFF">
        <w:rPr>
          <w:rFonts w:asciiTheme="minorHAnsi" w:hAnsiTheme="minorHAnsi" w:cs="Arial"/>
        </w:rPr>
        <w:tab/>
      </w:r>
      <w:r w:rsidRPr="00D34CFF">
        <w:rPr>
          <w:rFonts w:asciiTheme="minorHAnsi" w:hAnsiTheme="minorHAnsi" w:cs="Arial"/>
        </w:rPr>
        <w:tab/>
      </w:r>
      <w:r w:rsidRPr="00D34CFF">
        <w:rPr>
          <w:rFonts w:asciiTheme="minorHAnsi" w:hAnsiTheme="minorHAnsi" w:cs="Arial"/>
        </w:rPr>
        <w:tab/>
      </w:r>
      <w:r w:rsidRPr="00D34CFF">
        <w:rPr>
          <w:rFonts w:asciiTheme="minorHAnsi" w:hAnsiTheme="minorHAnsi" w:cs="Arial"/>
        </w:rPr>
        <w:tab/>
      </w:r>
      <w:r w:rsidR="00AA6279" w:rsidRPr="00D34CFF">
        <w:rPr>
          <w:rFonts w:eastAsia="Arial" w:cs="Arial"/>
        </w:rPr>
        <w:t>[</w:t>
      </w:r>
      <w:r w:rsidR="00A72694" w:rsidRPr="00D34CFF">
        <w:rPr>
          <w:rFonts w:eastAsia="Arial" w:cs="Arial"/>
          <w:highlight w:val="yellow"/>
        </w:rPr>
        <w:t>Sted</w:t>
      </w:r>
      <w:r w:rsidRPr="00D34CFF">
        <w:rPr>
          <w:rFonts w:eastAsia="Arial" w:cs="Arial"/>
        </w:rPr>
        <w:t xml:space="preserve">, </w:t>
      </w:r>
      <w:proofErr w:type="spellStart"/>
      <w:r w:rsidRPr="00D34CFF">
        <w:rPr>
          <w:rFonts w:eastAsia="Arial" w:cs="Arial"/>
          <w:highlight w:val="yellow"/>
        </w:rPr>
        <w:t>dd.mm.åååå</w:t>
      </w:r>
      <w:proofErr w:type="spellEnd"/>
      <w:r w:rsidR="00AA6279" w:rsidRPr="00D34CFF">
        <w:rPr>
          <w:rFonts w:eastAsia="Arial" w:cs="Arial"/>
        </w:rPr>
        <w:t>]</w:t>
      </w:r>
    </w:p>
    <w:p w14:paraId="054A4B91" w14:textId="77777777" w:rsidR="00D7129D" w:rsidRPr="00120C6C" w:rsidRDefault="00F53893" w:rsidP="0D97B348">
      <w:pPr>
        <w:rPr>
          <w:rFonts w:eastAsia="Arial" w:cs="Arial"/>
          <w:highlight w:val="yellow"/>
        </w:rPr>
      </w:pPr>
      <w:r w:rsidRPr="0D97B348">
        <w:rPr>
          <w:rFonts w:eastAsia="Arial" w:cs="Arial"/>
          <w:highlight w:val="yellow"/>
        </w:rPr>
        <w:t>[Tilbyder]</w:t>
      </w:r>
    </w:p>
    <w:p w14:paraId="0E41ABCE" w14:textId="77777777" w:rsidR="00D7129D" w:rsidRPr="00120C6C" w:rsidRDefault="00F53893" w:rsidP="0D97B348">
      <w:pPr>
        <w:rPr>
          <w:rFonts w:eastAsia="Arial" w:cs="Arial"/>
          <w:highlight w:val="yellow"/>
        </w:rPr>
      </w:pPr>
      <w:r w:rsidRPr="0D97B348">
        <w:rPr>
          <w:rFonts w:eastAsia="Arial" w:cs="Arial"/>
          <w:highlight w:val="yellow"/>
        </w:rPr>
        <w:t>[Adresse]</w:t>
      </w:r>
    </w:p>
    <w:p w14:paraId="0868C52C" w14:textId="77777777" w:rsidR="00D7129D" w:rsidRPr="00120C6C" w:rsidRDefault="00F53893" w:rsidP="0D97B348">
      <w:pPr>
        <w:rPr>
          <w:rFonts w:eastAsia="Arial" w:cs="Arial"/>
        </w:rPr>
      </w:pPr>
      <w:r w:rsidRPr="0D97B348">
        <w:rPr>
          <w:rFonts w:eastAsia="Arial" w:cs="Arial"/>
          <w:highlight w:val="yellow"/>
        </w:rPr>
        <w:t>[</w:t>
      </w:r>
      <w:proofErr w:type="spellStart"/>
      <w:r w:rsidRPr="0D97B348">
        <w:rPr>
          <w:rFonts w:eastAsia="Arial" w:cs="Arial"/>
          <w:highlight w:val="yellow"/>
        </w:rPr>
        <w:t>Postnr</w:t>
      </w:r>
      <w:proofErr w:type="spellEnd"/>
      <w:r w:rsidRPr="0D97B348">
        <w:rPr>
          <w:rFonts w:eastAsia="Arial" w:cs="Arial"/>
          <w:highlight w:val="yellow"/>
        </w:rPr>
        <w:t>. og –sted</w:t>
      </w:r>
      <w:r w:rsidRPr="0D97B348">
        <w:rPr>
          <w:rFonts w:eastAsia="Arial" w:cs="Arial"/>
        </w:rPr>
        <w:t>]</w:t>
      </w:r>
    </w:p>
    <w:p w14:paraId="3C8371B6" w14:textId="77777777" w:rsidR="00D7129D" w:rsidRPr="00120C6C" w:rsidRDefault="00D7129D" w:rsidP="0D97B348">
      <w:pPr>
        <w:rPr>
          <w:rFonts w:eastAsia="Arial" w:cs="Arial"/>
        </w:rPr>
      </w:pPr>
    </w:p>
    <w:p w14:paraId="19AE37E6" w14:textId="77777777" w:rsidR="00D7129D" w:rsidRPr="00120C6C" w:rsidRDefault="00F53893" w:rsidP="0D97B348">
      <w:pPr>
        <w:pStyle w:val="Overskrift1"/>
        <w:rPr>
          <w:rFonts w:eastAsia="Arial"/>
        </w:rPr>
      </w:pPr>
      <w:r w:rsidRPr="0D97B348">
        <w:rPr>
          <w:rFonts w:eastAsia="Arial"/>
        </w:rPr>
        <w:t>Tilbudsbrev</w:t>
      </w:r>
    </w:p>
    <w:p w14:paraId="4BA331CB" w14:textId="77777777" w:rsidR="00D7129D" w:rsidRPr="00120C6C" w:rsidRDefault="00D7129D" w:rsidP="1C366846">
      <w:pPr>
        <w:rPr>
          <w:rFonts w:eastAsia="Arial" w:cs="Arial"/>
          <w:szCs w:val="20"/>
        </w:rPr>
      </w:pPr>
    </w:p>
    <w:p w14:paraId="4EBA1E46" w14:textId="443F6A80" w:rsidR="00D53FE6" w:rsidRPr="005309AF" w:rsidRDefault="00F53893" w:rsidP="005309AF">
      <w:pPr>
        <w:pStyle w:val="Overskrift1"/>
        <w:shd w:val="clear" w:color="auto" w:fill="FFFFFF" w:themeFill="background1"/>
        <w:spacing w:before="0" w:after="0"/>
        <w:textAlignment w:val="baseline"/>
        <w:rPr>
          <w:rFonts w:eastAsia="Arial"/>
          <w:b w:val="0"/>
          <w:bCs w:val="0"/>
          <w:sz w:val="20"/>
          <w:szCs w:val="20"/>
        </w:rPr>
      </w:pPr>
      <w:r w:rsidRPr="0FF9FE55">
        <w:rPr>
          <w:rFonts w:eastAsia="Arial"/>
          <w:b w:val="0"/>
          <w:bCs w:val="0"/>
          <w:sz w:val="20"/>
          <w:szCs w:val="20"/>
        </w:rPr>
        <w:t>Vi leverer med dette tilbud</w:t>
      </w:r>
      <w:r w:rsidR="22CA906A" w:rsidRPr="0FF9FE55">
        <w:rPr>
          <w:rFonts w:eastAsia="Arial"/>
          <w:b w:val="0"/>
          <w:bCs w:val="0"/>
          <w:sz w:val="20"/>
          <w:szCs w:val="20"/>
        </w:rPr>
        <w:t xml:space="preserve"> i konkurranse om kontrakt for</w:t>
      </w:r>
      <w:r w:rsidR="6F20B38C" w:rsidRPr="0FF9FE55">
        <w:rPr>
          <w:rFonts w:eastAsia="Arial"/>
          <w:b w:val="0"/>
          <w:bCs w:val="0"/>
          <w:sz w:val="20"/>
          <w:szCs w:val="20"/>
        </w:rPr>
        <w:t xml:space="preserve"> levering av</w:t>
      </w:r>
      <w:r w:rsidR="007727EB">
        <w:rPr>
          <w:rFonts w:eastAsia="Arial"/>
          <w:b w:val="0"/>
          <w:bCs w:val="0"/>
          <w:sz w:val="20"/>
          <w:szCs w:val="20"/>
        </w:rPr>
        <w:t xml:space="preserve"> 145 kV SF6-frie anlegg.</w:t>
      </w:r>
      <w:r w:rsidR="00C1438D">
        <w:rPr>
          <w:rFonts w:eastAsia="Arial"/>
          <w:b w:val="0"/>
          <w:bCs w:val="0"/>
          <w:sz w:val="20"/>
          <w:szCs w:val="20"/>
        </w:rPr>
        <w:t xml:space="preserve"> </w:t>
      </w:r>
    </w:p>
    <w:p w14:paraId="04786998" w14:textId="77777777" w:rsidR="00A72694" w:rsidRPr="00120C6C" w:rsidRDefault="00A72694" w:rsidP="0D97B348">
      <w:pPr>
        <w:rPr>
          <w:rFonts w:eastAsia="Arial" w:cs="Arial"/>
        </w:rPr>
      </w:pPr>
    </w:p>
    <w:p w14:paraId="1A77A82A" w14:textId="77777777" w:rsidR="00A72694" w:rsidRPr="00120C6C" w:rsidRDefault="00F53893" w:rsidP="0D97B348">
      <w:pPr>
        <w:rPr>
          <w:rFonts w:eastAsia="Arial" w:cs="Arial"/>
          <w:b/>
          <w:bCs/>
        </w:rPr>
      </w:pPr>
      <w:r w:rsidRPr="0D97B348">
        <w:rPr>
          <w:rFonts w:eastAsia="Arial" w:cs="Arial"/>
          <w:b/>
          <w:bCs/>
        </w:rPr>
        <w:t>Tilbyders kontaktinformasjon:</w:t>
      </w:r>
    </w:p>
    <w:p w14:paraId="7B7B12B8" w14:textId="77777777" w:rsidR="00A72694" w:rsidRPr="00120C6C" w:rsidRDefault="00A72694" w:rsidP="0D97B348">
      <w:pPr>
        <w:rPr>
          <w:rFonts w:eastAsia="Arial" w:cs="Arial"/>
        </w:rPr>
      </w:pPr>
    </w:p>
    <w:tbl>
      <w:tblPr>
        <w:tblStyle w:val="Tabellrutenett"/>
        <w:tblW w:w="0" w:type="auto"/>
        <w:tblLook w:val="04A0" w:firstRow="1" w:lastRow="0" w:firstColumn="1" w:lastColumn="0" w:noHBand="0" w:noVBand="1"/>
      </w:tblPr>
      <w:tblGrid>
        <w:gridCol w:w="3067"/>
        <w:gridCol w:w="6283"/>
      </w:tblGrid>
      <w:tr w:rsidR="004C41A4" w14:paraId="49831D75" w14:textId="77777777" w:rsidTr="00DC361C">
        <w:tc>
          <w:tcPr>
            <w:tcW w:w="3067" w:type="dxa"/>
          </w:tcPr>
          <w:p w14:paraId="3B8A1747" w14:textId="77777777" w:rsidR="00A72694" w:rsidRPr="00120C6C" w:rsidRDefault="00F53893" w:rsidP="0D97B348">
            <w:pPr>
              <w:rPr>
                <w:rFonts w:eastAsia="Arial" w:cs="Arial"/>
                <w:b/>
                <w:bCs/>
              </w:rPr>
            </w:pPr>
            <w:r w:rsidRPr="0D97B348">
              <w:rPr>
                <w:rFonts w:eastAsia="Arial" w:cs="Arial"/>
                <w:b/>
                <w:bCs/>
              </w:rPr>
              <w:t>Navn tilbyder:</w:t>
            </w:r>
          </w:p>
        </w:tc>
        <w:tc>
          <w:tcPr>
            <w:tcW w:w="6283" w:type="dxa"/>
          </w:tcPr>
          <w:p w14:paraId="3BABD124" w14:textId="77777777" w:rsidR="00A72694" w:rsidRPr="00120C6C" w:rsidRDefault="00F53893" w:rsidP="0D97B348">
            <w:pPr>
              <w:rPr>
                <w:rFonts w:eastAsia="Arial" w:cs="Arial"/>
              </w:rPr>
            </w:pPr>
            <w:r w:rsidRPr="0D97B348">
              <w:rPr>
                <w:rFonts w:eastAsia="Arial" w:cs="Arial"/>
                <w:highlight w:val="yellow"/>
              </w:rPr>
              <w:t>[Sett inn navn]</w:t>
            </w:r>
          </w:p>
        </w:tc>
      </w:tr>
      <w:tr w:rsidR="004C41A4" w14:paraId="7A35380E" w14:textId="77777777" w:rsidTr="00DC361C">
        <w:tc>
          <w:tcPr>
            <w:tcW w:w="3067" w:type="dxa"/>
          </w:tcPr>
          <w:p w14:paraId="460DE101" w14:textId="77777777" w:rsidR="00A72694" w:rsidRPr="00120C6C" w:rsidRDefault="00F53893" w:rsidP="0D97B348">
            <w:pPr>
              <w:rPr>
                <w:rFonts w:eastAsia="Arial" w:cs="Arial"/>
                <w:b/>
                <w:bCs/>
              </w:rPr>
            </w:pPr>
            <w:r w:rsidRPr="0D97B348">
              <w:rPr>
                <w:rFonts w:eastAsia="Arial" w:cs="Arial"/>
                <w:b/>
                <w:bCs/>
              </w:rPr>
              <w:t>Organisasjonsnummer:</w:t>
            </w:r>
          </w:p>
        </w:tc>
        <w:tc>
          <w:tcPr>
            <w:tcW w:w="6283" w:type="dxa"/>
          </w:tcPr>
          <w:p w14:paraId="1D7DB27D" w14:textId="77777777" w:rsidR="00A72694" w:rsidRPr="00120C6C" w:rsidRDefault="00F53893" w:rsidP="0D97B348">
            <w:pPr>
              <w:rPr>
                <w:rFonts w:eastAsia="Arial" w:cs="Arial"/>
              </w:rPr>
            </w:pPr>
            <w:r w:rsidRPr="0D97B348">
              <w:rPr>
                <w:rFonts w:eastAsia="Arial" w:cs="Arial"/>
                <w:highlight w:val="yellow"/>
              </w:rPr>
              <w:t xml:space="preserve">[Sett inn </w:t>
            </w:r>
            <w:proofErr w:type="spellStart"/>
            <w:r w:rsidRPr="0D97B348">
              <w:rPr>
                <w:rFonts w:eastAsia="Arial" w:cs="Arial"/>
                <w:highlight w:val="yellow"/>
              </w:rPr>
              <w:t>organisasjonsnr</w:t>
            </w:r>
            <w:proofErr w:type="spellEnd"/>
            <w:r w:rsidRPr="0D97B348">
              <w:rPr>
                <w:rFonts w:eastAsia="Arial" w:cs="Arial"/>
                <w:highlight w:val="yellow"/>
              </w:rPr>
              <w:t>.]</w:t>
            </w:r>
          </w:p>
        </w:tc>
      </w:tr>
      <w:tr w:rsidR="004C41A4" w14:paraId="031EE323" w14:textId="77777777" w:rsidTr="00DC361C">
        <w:tc>
          <w:tcPr>
            <w:tcW w:w="3067" w:type="dxa"/>
          </w:tcPr>
          <w:p w14:paraId="19BECADA" w14:textId="77777777" w:rsidR="00A72694" w:rsidRPr="00120C6C" w:rsidRDefault="00F53893" w:rsidP="0D97B348">
            <w:pPr>
              <w:rPr>
                <w:rFonts w:eastAsia="Arial" w:cs="Arial"/>
                <w:b/>
                <w:bCs/>
              </w:rPr>
            </w:pPr>
            <w:r w:rsidRPr="0D97B348">
              <w:rPr>
                <w:rFonts w:eastAsia="Arial" w:cs="Arial"/>
                <w:b/>
                <w:bCs/>
              </w:rPr>
              <w:t>Kontaktperson:</w:t>
            </w:r>
          </w:p>
        </w:tc>
        <w:tc>
          <w:tcPr>
            <w:tcW w:w="6283" w:type="dxa"/>
          </w:tcPr>
          <w:p w14:paraId="4778DF64" w14:textId="77777777" w:rsidR="00A72694" w:rsidRPr="00120C6C" w:rsidRDefault="00F53893" w:rsidP="0D97B348">
            <w:pPr>
              <w:rPr>
                <w:rFonts w:eastAsia="Arial" w:cs="Arial"/>
              </w:rPr>
            </w:pPr>
            <w:r w:rsidRPr="0D97B348">
              <w:rPr>
                <w:rFonts w:eastAsia="Arial" w:cs="Arial"/>
                <w:highlight w:val="yellow"/>
              </w:rPr>
              <w:t>[Sett inn navn på kontaktperson for tilbudet]</w:t>
            </w:r>
          </w:p>
        </w:tc>
      </w:tr>
      <w:tr w:rsidR="004C41A4" w14:paraId="3887D369" w14:textId="77777777" w:rsidTr="00DC361C">
        <w:tc>
          <w:tcPr>
            <w:tcW w:w="3067" w:type="dxa"/>
          </w:tcPr>
          <w:p w14:paraId="52FC6717" w14:textId="77777777" w:rsidR="00A72694" w:rsidRPr="00120C6C" w:rsidRDefault="00F53893" w:rsidP="0D97B348">
            <w:pPr>
              <w:rPr>
                <w:rFonts w:eastAsia="Arial" w:cs="Arial"/>
                <w:b/>
                <w:bCs/>
              </w:rPr>
            </w:pPr>
            <w:r w:rsidRPr="0D97B348">
              <w:rPr>
                <w:rFonts w:eastAsia="Arial" w:cs="Arial"/>
                <w:b/>
                <w:bCs/>
              </w:rPr>
              <w:t>Telefonnummer</w:t>
            </w:r>
          </w:p>
        </w:tc>
        <w:tc>
          <w:tcPr>
            <w:tcW w:w="6283" w:type="dxa"/>
          </w:tcPr>
          <w:p w14:paraId="380BD219" w14:textId="77777777" w:rsidR="00A72694" w:rsidRPr="00120C6C" w:rsidRDefault="00F53893" w:rsidP="0D97B348">
            <w:pPr>
              <w:rPr>
                <w:rFonts w:eastAsia="Arial" w:cs="Arial"/>
              </w:rPr>
            </w:pPr>
            <w:r w:rsidRPr="0D97B348">
              <w:rPr>
                <w:rFonts w:eastAsia="Arial" w:cs="Arial"/>
                <w:highlight w:val="yellow"/>
              </w:rPr>
              <w:t>[Sett inn direkte telefonnummer til kontaktperson]</w:t>
            </w:r>
          </w:p>
        </w:tc>
      </w:tr>
      <w:tr w:rsidR="004C41A4" w14:paraId="07EC303E" w14:textId="77777777" w:rsidTr="00DC361C">
        <w:tc>
          <w:tcPr>
            <w:tcW w:w="3067" w:type="dxa"/>
          </w:tcPr>
          <w:p w14:paraId="4DC6442D" w14:textId="77777777" w:rsidR="00A72694" w:rsidRPr="00120C6C" w:rsidRDefault="00F53893" w:rsidP="0D97B348">
            <w:pPr>
              <w:rPr>
                <w:rFonts w:eastAsia="Arial" w:cs="Arial"/>
                <w:b/>
                <w:bCs/>
              </w:rPr>
            </w:pPr>
            <w:r w:rsidRPr="0D97B348">
              <w:rPr>
                <w:rFonts w:eastAsia="Arial" w:cs="Arial"/>
                <w:b/>
                <w:bCs/>
              </w:rPr>
              <w:t>E-post:</w:t>
            </w:r>
          </w:p>
        </w:tc>
        <w:tc>
          <w:tcPr>
            <w:tcW w:w="6283" w:type="dxa"/>
          </w:tcPr>
          <w:p w14:paraId="4A3254CE" w14:textId="77777777" w:rsidR="00A72694" w:rsidRPr="00120C6C" w:rsidRDefault="00F53893" w:rsidP="0D97B348">
            <w:pPr>
              <w:rPr>
                <w:rFonts w:eastAsia="Arial" w:cs="Arial"/>
              </w:rPr>
            </w:pPr>
            <w:r w:rsidRPr="0D97B348">
              <w:rPr>
                <w:rFonts w:eastAsia="Arial" w:cs="Arial"/>
                <w:highlight w:val="yellow"/>
              </w:rPr>
              <w:t>[Sett inn e-post til kontaktperson]</w:t>
            </w:r>
          </w:p>
        </w:tc>
      </w:tr>
      <w:tr w:rsidR="004C41A4" w14:paraId="20D95A11" w14:textId="77777777" w:rsidTr="003A296A">
        <w:tc>
          <w:tcPr>
            <w:tcW w:w="3067" w:type="dxa"/>
            <w:hideMark/>
          </w:tcPr>
          <w:p w14:paraId="32A0C8CE" w14:textId="77777777" w:rsidR="003A296A" w:rsidRDefault="00F53893">
            <w:pPr>
              <w:rPr>
                <w:rFonts w:eastAsia="Arial" w:cs="Arial"/>
                <w:b/>
                <w:bCs/>
                <w:lang w:val="nn-NO" w:eastAsia="nn-NO"/>
              </w:rPr>
            </w:pPr>
            <w:r>
              <w:rPr>
                <w:rFonts w:eastAsia="Arial" w:cs="Arial"/>
                <w:b/>
                <w:bCs/>
                <w:lang w:val="nn-NO" w:eastAsia="nn-NO"/>
              </w:rPr>
              <w:t>Avtalesignerer:</w:t>
            </w:r>
          </w:p>
        </w:tc>
        <w:tc>
          <w:tcPr>
            <w:tcW w:w="6283" w:type="dxa"/>
            <w:hideMark/>
          </w:tcPr>
          <w:p w14:paraId="5D4450B7" w14:textId="77777777" w:rsidR="003A296A" w:rsidRDefault="00F53893">
            <w:pPr>
              <w:rPr>
                <w:rFonts w:eastAsia="Arial" w:cs="Arial"/>
                <w:highlight w:val="yellow"/>
                <w:lang w:val="nn-NO" w:eastAsia="nn-NO"/>
              </w:rPr>
            </w:pPr>
            <w:r>
              <w:rPr>
                <w:rFonts w:eastAsia="Arial" w:cs="Arial"/>
                <w:highlight w:val="yellow"/>
                <w:lang w:val="nn-NO" w:eastAsia="nn-NO"/>
              </w:rPr>
              <w:t xml:space="preserve">[Sett inn </w:t>
            </w:r>
            <w:proofErr w:type="spellStart"/>
            <w:r>
              <w:rPr>
                <w:rFonts w:eastAsia="Arial" w:cs="Arial"/>
                <w:highlight w:val="yellow"/>
                <w:lang w:val="nn-NO" w:eastAsia="nn-NO"/>
              </w:rPr>
              <w:t>navn</w:t>
            </w:r>
            <w:proofErr w:type="spellEnd"/>
            <w:r>
              <w:rPr>
                <w:rFonts w:eastAsia="Arial" w:cs="Arial"/>
                <w:highlight w:val="yellow"/>
                <w:lang w:val="nn-NO" w:eastAsia="nn-NO"/>
              </w:rPr>
              <w:t xml:space="preserve"> på avtalesignerer for </w:t>
            </w:r>
            <w:proofErr w:type="spellStart"/>
            <w:r>
              <w:rPr>
                <w:rFonts w:eastAsia="Arial" w:cs="Arial"/>
                <w:highlight w:val="yellow"/>
                <w:lang w:val="nn-NO" w:eastAsia="nn-NO"/>
              </w:rPr>
              <w:t>tilbudet</w:t>
            </w:r>
            <w:proofErr w:type="spellEnd"/>
            <w:r>
              <w:rPr>
                <w:rFonts w:eastAsia="Arial" w:cs="Arial"/>
                <w:highlight w:val="yellow"/>
                <w:lang w:val="nn-NO" w:eastAsia="nn-NO"/>
              </w:rPr>
              <w:t>]</w:t>
            </w:r>
          </w:p>
        </w:tc>
      </w:tr>
      <w:tr w:rsidR="004C41A4" w14:paraId="6859A556" w14:textId="77777777" w:rsidTr="003A296A">
        <w:tc>
          <w:tcPr>
            <w:tcW w:w="3067" w:type="dxa"/>
            <w:hideMark/>
          </w:tcPr>
          <w:p w14:paraId="4D6112FE" w14:textId="77777777" w:rsidR="003A296A" w:rsidRDefault="00F53893">
            <w:pPr>
              <w:rPr>
                <w:rFonts w:eastAsia="Arial" w:cs="Arial"/>
                <w:b/>
                <w:bCs/>
                <w:lang w:val="nn-NO" w:eastAsia="nn-NO"/>
              </w:rPr>
            </w:pPr>
            <w:r>
              <w:rPr>
                <w:rFonts w:eastAsia="Arial" w:cs="Arial"/>
                <w:b/>
                <w:bCs/>
                <w:lang w:val="nn-NO" w:eastAsia="nn-NO"/>
              </w:rPr>
              <w:t>Telefonnummer</w:t>
            </w:r>
          </w:p>
        </w:tc>
        <w:tc>
          <w:tcPr>
            <w:tcW w:w="6283" w:type="dxa"/>
            <w:hideMark/>
          </w:tcPr>
          <w:p w14:paraId="20228BCB" w14:textId="77777777" w:rsidR="003A296A" w:rsidRDefault="00F53893">
            <w:pPr>
              <w:rPr>
                <w:rFonts w:eastAsia="Arial" w:cs="Arial"/>
                <w:highlight w:val="yellow"/>
                <w:lang w:val="nn-NO" w:eastAsia="nn-NO"/>
              </w:rPr>
            </w:pPr>
            <w:r>
              <w:rPr>
                <w:rFonts w:eastAsia="Arial" w:cs="Arial"/>
                <w:highlight w:val="yellow"/>
                <w:lang w:val="nn-NO" w:eastAsia="nn-NO"/>
              </w:rPr>
              <w:t>[Sett inn direkte telefonnummer til avtalesignerer]</w:t>
            </w:r>
          </w:p>
        </w:tc>
      </w:tr>
      <w:tr w:rsidR="004C41A4" w14:paraId="31D69DFA" w14:textId="77777777" w:rsidTr="003A296A">
        <w:tc>
          <w:tcPr>
            <w:tcW w:w="3067" w:type="dxa"/>
            <w:hideMark/>
          </w:tcPr>
          <w:p w14:paraId="5228D618" w14:textId="77777777" w:rsidR="003A296A" w:rsidRDefault="00F53893">
            <w:pPr>
              <w:rPr>
                <w:rFonts w:eastAsia="Arial" w:cs="Arial"/>
                <w:b/>
                <w:bCs/>
                <w:lang w:val="nn-NO" w:eastAsia="nn-NO"/>
              </w:rPr>
            </w:pPr>
            <w:r>
              <w:rPr>
                <w:rFonts w:eastAsia="Arial" w:cs="Arial"/>
                <w:b/>
                <w:bCs/>
                <w:lang w:val="nn-NO" w:eastAsia="nn-NO"/>
              </w:rPr>
              <w:t>E-post:</w:t>
            </w:r>
          </w:p>
        </w:tc>
        <w:tc>
          <w:tcPr>
            <w:tcW w:w="6283" w:type="dxa"/>
            <w:hideMark/>
          </w:tcPr>
          <w:p w14:paraId="03AA283F" w14:textId="77777777" w:rsidR="003A296A" w:rsidRDefault="00F53893">
            <w:pPr>
              <w:rPr>
                <w:rFonts w:eastAsia="Arial" w:cs="Arial"/>
                <w:highlight w:val="yellow"/>
                <w:lang w:val="nn-NO" w:eastAsia="nn-NO"/>
              </w:rPr>
            </w:pPr>
            <w:r>
              <w:rPr>
                <w:rFonts w:eastAsia="Arial" w:cs="Arial"/>
                <w:highlight w:val="yellow"/>
                <w:lang w:val="nn-NO" w:eastAsia="nn-NO"/>
              </w:rPr>
              <w:t>[Sett inn e-post til avtalesignerer]</w:t>
            </w:r>
          </w:p>
        </w:tc>
      </w:tr>
    </w:tbl>
    <w:p w14:paraId="0B035FFE" w14:textId="5DF5C11C" w:rsidR="00A72694" w:rsidRDefault="00A72694" w:rsidP="0D97B348">
      <w:pPr>
        <w:rPr>
          <w:rFonts w:eastAsia="Arial" w:cs="Arial"/>
          <w:b/>
          <w:bCs/>
        </w:rPr>
      </w:pPr>
    </w:p>
    <w:p w14:paraId="0BC529DB" w14:textId="25E36E28" w:rsidR="00EB4A07" w:rsidRDefault="00EB4A07" w:rsidP="0D97B348">
      <w:pPr>
        <w:rPr>
          <w:rFonts w:eastAsia="Arial" w:cs="Arial"/>
          <w:b/>
          <w:bCs/>
        </w:rPr>
      </w:pPr>
    </w:p>
    <w:p w14:paraId="1B863FDC" w14:textId="29DBDA4F" w:rsidR="003A6B93" w:rsidRPr="00120C6C" w:rsidRDefault="00F53893" w:rsidP="1C366846">
      <w:pPr>
        <w:rPr>
          <w:rFonts w:eastAsia="Arial" w:cs="Arial"/>
        </w:rPr>
      </w:pPr>
      <w:r w:rsidRPr="1C366846">
        <w:rPr>
          <w:rFonts w:eastAsia="Arial" w:cs="Arial"/>
        </w:rPr>
        <w:t>Ved innlevering av dette tilbudet bekreftes det</w:t>
      </w:r>
      <w:r w:rsidR="6918A79D" w:rsidRPr="1C366846">
        <w:rPr>
          <w:rFonts w:eastAsia="Arial" w:cs="Arial"/>
        </w:rPr>
        <w:t xml:space="preserve"> at</w:t>
      </w:r>
      <w:r w:rsidRPr="1C366846">
        <w:rPr>
          <w:rFonts w:eastAsia="Arial" w:cs="Arial"/>
        </w:rPr>
        <w:t xml:space="preserve"> leverandøren har lest og forstått kravspesifikasjonene </w:t>
      </w:r>
      <w:r w:rsidR="150DFBC5" w:rsidRPr="1C366846">
        <w:rPr>
          <w:rFonts w:eastAsia="Arial" w:cs="Arial"/>
        </w:rPr>
        <w:t xml:space="preserve">og at de </w:t>
      </w:r>
      <w:r w:rsidR="000A13BF">
        <w:rPr>
          <w:rFonts w:eastAsia="Arial" w:cs="Arial"/>
        </w:rPr>
        <w:t xml:space="preserve">tjenester </w:t>
      </w:r>
      <w:r w:rsidR="150DFBC5" w:rsidRPr="1C366846">
        <w:rPr>
          <w:rFonts w:eastAsia="Arial" w:cs="Arial"/>
        </w:rPr>
        <w:t>som tilbys samsvarer med de forutsetninger som fremgår av disse vedleggene.</w:t>
      </w:r>
    </w:p>
    <w:p w14:paraId="7FE8BC1C" w14:textId="677F6C75" w:rsidR="1C366846" w:rsidRDefault="1C366846" w:rsidP="1C366846"/>
    <w:p w14:paraId="4E8AEF06" w14:textId="4A5F1825" w:rsidR="1C366846" w:rsidRDefault="1C366846" w:rsidP="1C366846">
      <w:pPr>
        <w:rPr>
          <w:rFonts w:eastAsia="Arial" w:cs="Arial"/>
        </w:rPr>
      </w:pPr>
    </w:p>
    <w:p w14:paraId="4F20EA69" w14:textId="7B988C3D" w:rsidR="150DFBC5" w:rsidRDefault="00F53893" w:rsidP="1C366846">
      <w:pPr>
        <w:rPr>
          <w:rFonts w:eastAsia="Arial" w:cs="Arial"/>
        </w:rPr>
      </w:pPr>
      <w:r w:rsidRPr="1C366846">
        <w:rPr>
          <w:rFonts w:eastAsia="Arial" w:cs="Arial"/>
        </w:rPr>
        <w:t>Det bekreftes at alle eventuelle forbehold, presiseringer eller avvik</w:t>
      </w:r>
      <w:r w:rsidR="20028444" w:rsidRPr="1C366846">
        <w:rPr>
          <w:rFonts w:eastAsia="Arial" w:cs="Arial"/>
        </w:rPr>
        <w:t xml:space="preserve"> fra konkurransedokumentene er ført inn her</w:t>
      </w:r>
      <w:r w:rsidRPr="1C366846">
        <w:rPr>
          <w:rFonts w:eastAsia="Arial" w:cs="Arial"/>
        </w:rPr>
        <w:t>:</w:t>
      </w:r>
    </w:p>
    <w:p w14:paraId="084C9153" w14:textId="77777777" w:rsidR="005F2F20" w:rsidRPr="00120C6C" w:rsidRDefault="005F2F20" w:rsidP="0D97B348">
      <w:pPr>
        <w:rPr>
          <w:rFonts w:eastAsia="Arial" w:cs="Arial"/>
        </w:rPr>
      </w:pPr>
    </w:p>
    <w:tbl>
      <w:tblPr>
        <w:tblStyle w:val="Tabellrutenett"/>
        <w:tblW w:w="9360" w:type="dxa"/>
        <w:tblLayout w:type="fixed"/>
        <w:tblLook w:val="06A0" w:firstRow="1" w:lastRow="0" w:firstColumn="1" w:lastColumn="0" w:noHBand="1" w:noVBand="1"/>
      </w:tblPr>
      <w:tblGrid>
        <w:gridCol w:w="3256"/>
        <w:gridCol w:w="2984"/>
        <w:gridCol w:w="3120"/>
      </w:tblGrid>
      <w:tr w:rsidR="004C41A4" w14:paraId="76FC0667" w14:textId="77777777" w:rsidTr="005309AF">
        <w:tc>
          <w:tcPr>
            <w:tcW w:w="3256" w:type="dxa"/>
          </w:tcPr>
          <w:p w14:paraId="1CAEAB30" w14:textId="4BF3E808" w:rsidR="183A2A6A" w:rsidRPr="000A13BF" w:rsidRDefault="00F53893" w:rsidP="1C366846">
            <w:pPr>
              <w:rPr>
                <w:rFonts w:eastAsia="Arial" w:cs="Arial"/>
              </w:rPr>
            </w:pPr>
            <w:r w:rsidRPr="000A13BF">
              <w:rPr>
                <w:rFonts w:eastAsia="Arial" w:cs="Arial"/>
              </w:rPr>
              <w:t>Dokument eller vedlegg det er tatt forbehold i, gjort presiseringer i eller gjort avvik fra</w:t>
            </w:r>
          </w:p>
          <w:p w14:paraId="41D73A8E" w14:textId="3639B47C" w:rsidR="1C366846" w:rsidRPr="000A13BF" w:rsidRDefault="1C366846" w:rsidP="1C366846">
            <w:pPr>
              <w:rPr>
                <w:sz w:val="22"/>
                <w:szCs w:val="22"/>
              </w:rPr>
            </w:pPr>
          </w:p>
        </w:tc>
        <w:tc>
          <w:tcPr>
            <w:tcW w:w="2984" w:type="dxa"/>
          </w:tcPr>
          <w:p w14:paraId="1AABFC27" w14:textId="579A89A4" w:rsidR="0A3C2E0D" w:rsidRDefault="00F53893" w:rsidP="1C366846">
            <w:pPr>
              <w:rPr>
                <w:rFonts w:eastAsia="Arial" w:cs="Arial"/>
              </w:rPr>
            </w:pPr>
            <w:r w:rsidRPr="000A13BF">
              <w:rPr>
                <w:rFonts w:eastAsia="Arial" w:cs="Arial"/>
              </w:rPr>
              <w:t>Beskrivelse av forbeholdet, presiseringen eller avviket</w:t>
            </w:r>
          </w:p>
          <w:p w14:paraId="6CE165AB" w14:textId="3B16A45C" w:rsidR="1C366846" w:rsidRDefault="1C366846" w:rsidP="1C366846">
            <w:pPr>
              <w:rPr>
                <w:sz w:val="22"/>
                <w:szCs w:val="22"/>
              </w:rPr>
            </w:pPr>
          </w:p>
        </w:tc>
        <w:tc>
          <w:tcPr>
            <w:tcW w:w="3120" w:type="dxa"/>
          </w:tcPr>
          <w:p w14:paraId="093FF630" w14:textId="544A427F" w:rsidR="0A3C2E0D" w:rsidRPr="000A13BF" w:rsidRDefault="00F53893" w:rsidP="1C366846">
            <w:pPr>
              <w:rPr>
                <w:rFonts w:eastAsia="Arial" w:cs="Arial"/>
              </w:rPr>
            </w:pPr>
            <w:r w:rsidRPr="000A13BF">
              <w:rPr>
                <w:rFonts w:eastAsia="Arial" w:cs="Arial"/>
              </w:rPr>
              <w:t>Beskriv betydningen dette får for oppdragsgiver</w:t>
            </w:r>
            <w:r w:rsidR="00DC361C">
              <w:rPr>
                <w:rFonts w:eastAsia="Arial" w:cs="Arial"/>
              </w:rPr>
              <w:t xml:space="preserve">  </w:t>
            </w:r>
          </w:p>
          <w:p w14:paraId="0EF10FBF" w14:textId="1E2C59B3" w:rsidR="1C366846" w:rsidRPr="000A13BF" w:rsidRDefault="1C366846" w:rsidP="1C366846">
            <w:pPr>
              <w:rPr>
                <w:sz w:val="22"/>
                <w:szCs w:val="22"/>
              </w:rPr>
            </w:pPr>
          </w:p>
        </w:tc>
      </w:tr>
      <w:tr w:rsidR="004C41A4" w14:paraId="03B21BE1" w14:textId="77777777" w:rsidTr="005309AF">
        <w:trPr>
          <w:trHeight w:val="820"/>
        </w:trPr>
        <w:tc>
          <w:tcPr>
            <w:tcW w:w="3256" w:type="dxa"/>
          </w:tcPr>
          <w:p w14:paraId="056052CE" w14:textId="39206EEB" w:rsidR="1C366846" w:rsidRPr="000A13BF" w:rsidRDefault="00F53893" w:rsidP="000A13BF">
            <w:pPr>
              <w:rPr>
                <w:szCs w:val="20"/>
              </w:rPr>
            </w:pPr>
            <w:r>
              <w:rPr>
                <w:szCs w:val="20"/>
              </w:rPr>
              <w:t>Første forbehold referanse</w:t>
            </w:r>
          </w:p>
        </w:tc>
        <w:tc>
          <w:tcPr>
            <w:tcW w:w="2984" w:type="dxa"/>
          </w:tcPr>
          <w:p w14:paraId="48112087" w14:textId="102029FC" w:rsidR="1C366846" w:rsidRDefault="1C366846" w:rsidP="000A13BF">
            <w:pPr>
              <w:rPr>
                <w:sz w:val="22"/>
                <w:szCs w:val="22"/>
              </w:rPr>
            </w:pPr>
          </w:p>
        </w:tc>
        <w:tc>
          <w:tcPr>
            <w:tcW w:w="3120" w:type="dxa"/>
          </w:tcPr>
          <w:p w14:paraId="435BBD1C" w14:textId="04131815" w:rsidR="1C366846" w:rsidRPr="000A13BF" w:rsidRDefault="1C366846" w:rsidP="000A13BF">
            <w:pPr>
              <w:rPr>
                <w:sz w:val="22"/>
                <w:szCs w:val="22"/>
              </w:rPr>
            </w:pPr>
          </w:p>
        </w:tc>
      </w:tr>
      <w:tr w:rsidR="004C41A4" w14:paraId="2D33B628" w14:textId="77777777" w:rsidTr="005309AF">
        <w:trPr>
          <w:trHeight w:val="820"/>
        </w:trPr>
        <w:tc>
          <w:tcPr>
            <w:tcW w:w="3256" w:type="dxa"/>
          </w:tcPr>
          <w:p w14:paraId="7E8760F4" w14:textId="024C3F3B" w:rsidR="000A13BF" w:rsidRPr="000A13BF" w:rsidRDefault="00F53893" w:rsidP="000A13BF">
            <w:pPr>
              <w:rPr>
                <w:rFonts w:eastAsia="Arial" w:cs="Arial"/>
                <w:highlight w:val="yellow"/>
              </w:rPr>
            </w:pPr>
            <w:r w:rsidRPr="00DC361C">
              <w:rPr>
                <w:rFonts w:eastAsia="Arial" w:cs="Arial"/>
              </w:rPr>
              <w:t>Andre forbehold</w:t>
            </w:r>
            <w:r>
              <w:rPr>
                <w:rFonts w:eastAsia="Arial" w:cs="Arial"/>
              </w:rPr>
              <w:t xml:space="preserve"> referanse</w:t>
            </w:r>
          </w:p>
        </w:tc>
        <w:tc>
          <w:tcPr>
            <w:tcW w:w="2984" w:type="dxa"/>
          </w:tcPr>
          <w:p w14:paraId="2A9F7BEF" w14:textId="77777777" w:rsidR="000A13BF" w:rsidRPr="1C366846" w:rsidRDefault="000A13BF" w:rsidP="1C366846">
            <w:pPr>
              <w:rPr>
                <w:rFonts w:eastAsia="Arial" w:cs="Arial"/>
                <w:highlight w:val="yellow"/>
              </w:rPr>
            </w:pPr>
          </w:p>
        </w:tc>
        <w:tc>
          <w:tcPr>
            <w:tcW w:w="3120" w:type="dxa"/>
          </w:tcPr>
          <w:p w14:paraId="43624D13" w14:textId="77777777" w:rsidR="000A13BF" w:rsidRPr="000A13BF" w:rsidRDefault="000A13BF" w:rsidP="1C366846">
            <w:pPr>
              <w:rPr>
                <w:rFonts w:eastAsia="Arial" w:cs="Arial"/>
              </w:rPr>
            </w:pPr>
          </w:p>
        </w:tc>
      </w:tr>
      <w:tr w:rsidR="004C41A4" w14:paraId="584F4E7A" w14:textId="77777777" w:rsidTr="005309AF">
        <w:trPr>
          <w:trHeight w:val="820"/>
        </w:trPr>
        <w:tc>
          <w:tcPr>
            <w:tcW w:w="3256" w:type="dxa"/>
          </w:tcPr>
          <w:p w14:paraId="6E725AD6" w14:textId="77777777" w:rsidR="00DC361C" w:rsidRPr="00DC361C" w:rsidRDefault="00DC361C" w:rsidP="000A13BF">
            <w:pPr>
              <w:rPr>
                <w:rFonts w:eastAsia="Arial" w:cs="Arial"/>
              </w:rPr>
            </w:pPr>
          </w:p>
        </w:tc>
        <w:tc>
          <w:tcPr>
            <w:tcW w:w="2984" w:type="dxa"/>
          </w:tcPr>
          <w:p w14:paraId="3413BDE0" w14:textId="77777777" w:rsidR="00DC361C" w:rsidRPr="1C366846" w:rsidRDefault="00DC361C" w:rsidP="1C366846">
            <w:pPr>
              <w:rPr>
                <w:rFonts w:eastAsia="Arial" w:cs="Arial"/>
                <w:highlight w:val="yellow"/>
              </w:rPr>
            </w:pPr>
          </w:p>
        </w:tc>
        <w:tc>
          <w:tcPr>
            <w:tcW w:w="3120" w:type="dxa"/>
          </w:tcPr>
          <w:p w14:paraId="74681735" w14:textId="77777777" w:rsidR="00DC361C" w:rsidRPr="000A13BF" w:rsidRDefault="00DC361C" w:rsidP="1C366846">
            <w:pPr>
              <w:rPr>
                <w:rFonts w:eastAsia="Arial" w:cs="Arial"/>
              </w:rPr>
            </w:pPr>
          </w:p>
        </w:tc>
      </w:tr>
    </w:tbl>
    <w:p w14:paraId="0B404189" w14:textId="45CE9838" w:rsidR="003A6B93" w:rsidRPr="00095069" w:rsidRDefault="003A6B93" w:rsidP="1C366846">
      <w:pPr>
        <w:rPr>
          <w:rFonts w:eastAsia="Arial" w:cs="Arial"/>
          <w:sz w:val="22"/>
          <w:szCs w:val="22"/>
        </w:rPr>
      </w:pPr>
    </w:p>
    <w:p w14:paraId="6BC53B1F" w14:textId="77777777" w:rsidR="00F427BD" w:rsidRDefault="00F53893" w:rsidP="1C366846">
      <w:pPr>
        <w:rPr>
          <w:rFonts w:eastAsia="Arial" w:cs="Arial"/>
          <w:kern w:val="32"/>
          <w:szCs w:val="20"/>
        </w:rPr>
      </w:pPr>
      <w:r w:rsidRPr="1C366846">
        <w:rPr>
          <w:rFonts w:eastAsia="Arial" w:cs="Arial"/>
          <w:kern w:val="32"/>
          <w:szCs w:val="20"/>
        </w:rPr>
        <w:t>Det bekreftes at tilbudet vedstås frem til vedståelsesfristens utløp som oppgitt i konkurransegrunnlaget</w:t>
      </w:r>
      <w:r>
        <w:rPr>
          <w:rFonts w:eastAsia="Arial" w:cs="Arial"/>
          <w:kern w:val="32"/>
          <w:szCs w:val="20"/>
        </w:rPr>
        <w:t xml:space="preserve">. </w:t>
      </w:r>
    </w:p>
    <w:p w14:paraId="4ECEC6A2" w14:textId="77777777" w:rsidR="00F427BD" w:rsidRDefault="00F427BD" w:rsidP="1C366846">
      <w:pPr>
        <w:rPr>
          <w:rFonts w:eastAsia="Arial" w:cs="Arial"/>
          <w:kern w:val="32"/>
          <w:szCs w:val="20"/>
        </w:rPr>
      </w:pPr>
    </w:p>
    <w:p w14:paraId="5691C4D5" w14:textId="77777777" w:rsidR="003A6B93" w:rsidRPr="00120C6C" w:rsidRDefault="00F53893" w:rsidP="0D97B348">
      <w:pPr>
        <w:rPr>
          <w:rFonts w:eastAsia="Arial" w:cs="Arial"/>
        </w:rPr>
      </w:pPr>
      <w:r w:rsidRPr="0D97B348">
        <w:rPr>
          <w:rFonts w:eastAsia="Arial" w:cs="Arial"/>
        </w:rPr>
        <w:lastRenderedPageBreak/>
        <w:t>Med vennlig hilsen</w:t>
      </w:r>
    </w:p>
    <w:p w14:paraId="313915B1" w14:textId="77777777" w:rsidR="003A6B93" w:rsidRPr="00120C6C" w:rsidRDefault="003A6B93" w:rsidP="0D97B348">
      <w:pPr>
        <w:rPr>
          <w:rFonts w:eastAsia="Arial" w:cs="Arial"/>
        </w:rPr>
      </w:pPr>
    </w:p>
    <w:p w14:paraId="7601F9DE" w14:textId="77777777" w:rsidR="003A6B93" w:rsidRPr="00120C6C" w:rsidRDefault="00F53893" w:rsidP="0D97B348">
      <w:pPr>
        <w:rPr>
          <w:rFonts w:eastAsia="Arial" w:cs="Arial"/>
          <w:highlight w:val="yellow"/>
        </w:rPr>
      </w:pPr>
      <w:r w:rsidRPr="0D97B348">
        <w:rPr>
          <w:rFonts w:eastAsia="Arial" w:cs="Arial"/>
          <w:highlight w:val="yellow"/>
        </w:rPr>
        <w:t>[NN]</w:t>
      </w:r>
    </w:p>
    <w:p w14:paraId="48418830" w14:textId="1A88484B" w:rsidR="00DA7A1A" w:rsidRDefault="00F53893" w:rsidP="0D97B348">
      <w:pPr>
        <w:rPr>
          <w:rFonts w:eastAsia="Arial" w:cs="Arial"/>
        </w:rPr>
      </w:pPr>
      <w:r w:rsidRPr="0D97B348">
        <w:rPr>
          <w:rFonts w:eastAsia="Arial" w:cs="Arial"/>
          <w:highlight w:val="yellow"/>
        </w:rPr>
        <w:t>[Titte</w:t>
      </w:r>
      <w:r w:rsidR="005309AF">
        <w:rPr>
          <w:rFonts w:eastAsia="Arial" w:cs="Arial"/>
        </w:rPr>
        <w:t>l</w:t>
      </w:r>
      <w:r w:rsidR="00C404D9">
        <w:rPr>
          <w:rFonts w:eastAsia="Arial" w:cs="Arial"/>
        </w:rPr>
        <w:t>]</w:t>
      </w:r>
    </w:p>
    <w:p w14:paraId="0A9C53B7" w14:textId="77777777" w:rsidR="00D34CFF" w:rsidRDefault="00D34CFF" w:rsidP="0D97B348">
      <w:pPr>
        <w:rPr>
          <w:rFonts w:eastAsia="Arial" w:cs="Arial"/>
        </w:rPr>
        <w:sectPr w:rsidR="00D34CFF" w:rsidSect="003628D1">
          <w:pgSz w:w="12240" w:h="15840"/>
          <w:pgMar w:top="1440" w:right="1440" w:bottom="1440" w:left="1440" w:header="708" w:footer="708" w:gutter="0"/>
          <w:cols w:space="708"/>
          <w:docGrid w:linePitch="360"/>
        </w:sectPr>
      </w:pPr>
    </w:p>
    <w:p w14:paraId="3813E04B" w14:textId="77777777" w:rsidR="00D34CFF" w:rsidRDefault="00D34CFF" w:rsidP="00D34CFF">
      <w:pPr>
        <w:rPr>
          <w:rFonts w:eastAsia="Arial" w:cs="Arial"/>
        </w:rPr>
      </w:pPr>
      <w:r w:rsidRPr="0D97B348">
        <w:rPr>
          <w:rFonts w:eastAsia="Arial" w:cs="Arial"/>
        </w:rPr>
        <w:lastRenderedPageBreak/>
        <w:t>BKK</w:t>
      </w:r>
      <w:r>
        <w:rPr>
          <w:rFonts w:eastAsia="Arial" w:cs="Arial"/>
        </w:rPr>
        <w:t xml:space="preserve"> AS</w:t>
      </w:r>
    </w:p>
    <w:p w14:paraId="6D9081B9" w14:textId="77777777" w:rsidR="00D34CFF" w:rsidRDefault="00D34CFF" w:rsidP="00D34CFF">
      <w:pPr>
        <w:rPr>
          <w:rFonts w:eastAsia="Arial" w:cs="Arial"/>
        </w:rPr>
      </w:pPr>
      <w:r>
        <w:rPr>
          <w:rFonts w:eastAsia="Arial" w:cs="Arial"/>
        </w:rPr>
        <w:t>Postboks 7050</w:t>
      </w:r>
    </w:p>
    <w:p w14:paraId="5BCD864C" w14:textId="77777777" w:rsidR="00D34CFF" w:rsidRDefault="00D34CFF" w:rsidP="00D34CFF">
      <w:pPr>
        <w:rPr>
          <w:rFonts w:eastAsia="Arial" w:cs="Arial"/>
        </w:rPr>
      </w:pPr>
      <w:r>
        <w:rPr>
          <w:rFonts w:eastAsia="Arial" w:cs="Arial"/>
        </w:rPr>
        <w:t>5020 Bergen</w:t>
      </w:r>
    </w:p>
    <w:p w14:paraId="76A6079E" w14:textId="77777777" w:rsidR="00D34CFF" w:rsidRPr="00D34CFF" w:rsidRDefault="00D34CFF" w:rsidP="00D34CFF">
      <w:pPr>
        <w:rPr>
          <w:rFonts w:eastAsia="Arial" w:cs="Arial"/>
        </w:rPr>
      </w:pPr>
    </w:p>
    <w:p w14:paraId="5A7F3BD2" w14:textId="3545EC41" w:rsidR="00D34CFF" w:rsidRPr="00D34CFF" w:rsidRDefault="00D34CFF" w:rsidP="00D34CFF">
      <w:pPr>
        <w:rPr>
          <w:rFonts w:eastAsia="Arial" w:cs="Arial"/>
          <w:lang w:val="en-GB"/>
        </w:rPr>
      </w:pPr>
      <w:r w:rsidRPr="00D34CFF">
        <w:rPr>
          <w:rFonts w:eastAsia="Arial" w:cs="Arial"/>
          <w:lang w:val="en-GB"/>
        </w:rPr>
        <w:t>Att</w:t>
      </w:r>
      <w:r w:rsidRPr="00D34CFF">
        <w:rPr>
          <w:rFonts w:eastAsia="Arial" w:cs="Arial"/>
          <w:lang w:val="en-GB"/>
        </w:rPr>
        <w:t>n</w:t>
      </w:r>
      <w:r w:rsidRPr="00D34CFF">
        <w:rPr>
          <w:rFonts w:eastAsia="Arial" w:cs="Arial"/>
          <w:lang w:val="en-GB"/>
        </w:rPr>
        <w:t xml:space="preserve">: </w:t>
      </w:r>
      <w:r w:rsidRPr="00D34CFF">
        <w:rPr>
          <w:rFonts w:eastAsia="Arial" w:cs="Arial"/>
          <w:highlight w:val="yellow"/>
          <w:lang w:val="en-GB"/>
        </w:rPr>
        <w:t>(n</w:t>
      </w:r>
      <w:r w:rsidRPr="00D34CFF">
        <w:rPr>
          <w:rFonts w:eastAsia="Arial" w:cs="Arial"/>
          <w:highlight w:val="yellow"/>
          <w:lang w:val="en-GB"/>
        </w:rPr>
        <w:t>ame</w:t>
      </w:r>
      <w:r w:rsidRPr="00D34CFF">
        <w:rPr>
          <w:rFonts w:eastAsia="Arial" w:cs="Arial"/>
          <w:highlight w:val="yellow"/>
          <w:lang w:val="en-GB"/>
        </w:rPr>
        <w:t>)</w:t>
      </w:r>
    </w:p>
    <w:p w14:paraId="5E26D834" w14:textId="77777777" w:rsidR="00D34CFF" w:rsidRPr="00D34CFF" w:rsidRDefault="00D34CFF" w:rsidP="00D34CFF">
      <w:pPr>
        <w:rPr>
          <w:rFonts w:eastAsia="Arial" w:cs="Arial"/>
          <w:lang w:val="en-GB"/>
        </w:rPr>
      </w:pPr>
    </w:p>
    <w:p w14:paraId="134138D5" w14:textId="77777777" w:rsidR="00D34CFF" w:rsidRPr="00D34CFF" w:rsidRDefault="00D34CFF" w:rsidP="00D34CFF">
      <w:pPr>
        <w:rPr>
          <w:rFonts w:eastAsia="Arial" w:cs="Arial"/>
          <w:lang w:val="en-GB"/>
        </w:rPr>
      </w:pPr>
    </w:p>
    <w:p w14:paraId="482DF31C" w14:textId="6CB98ED1" w:rsidR="00D34CFF" w:rsidRPr="00D34CFF" w:rsidRDefault="00D34CFF" w:rsidP="00D34CFF">
      <w:pPr>
        <w:rPr>
          <w:rFonts w:eastAsia="Arial" w:cs="Arial"/>
          <w:lang w:val="en-GB"/>
        </w:rPr>
      </w:pPr>
      <w:r w:rsidRPr="00D34CFF">
        <w:rPr>
          <w:rFonts w:asciiTheme="minorHAnsi" w:hAnsiTheme="minorHAnsi" w:cs="Arial"/>
          <w:lang w:val="en-GB"/>
        </w:rPr>
        <w:tab/>
      </w:r>
      <w:r w:rsidRPr="00D34CFF">
        <w:rPr>
          <w:rFonts w:asciiTheme="minorHAnsi" w:hAnsiTheme="minorHAnsi" w:cs="Arial"/>
          <w:lang w:val="en-GB"/>
        </w:rPr>
        <w:tab/>
      </w:r>
      <w:r w:rsidRPr="00D34CFF">
        <w:rPr>
          <w:rFonts w:asciiTheme="minorHAnsi" w:hAnsiTheme="minorHAnsi" w:cs="Arial"/>
          <w:lang w:val="en-GB"/>
        </w:rPr>
        <w:tab/>
      </w:r>
      <w:r w:rsidRPr="00D34CFF">
        <w:rPr>
          <w:rFonts w:asciiTheme="minorHAnsi" w:hAnsiTheme="minorHAnsi" w:cs="Arial"/>
          <w:lang w:val="en-GB"/>
        </w:rPr>
        <w:tab/>
      </w:r>
      <w:r w:rsidRPr="00D34CFF">
        <w:rPr>
          <w:rFonts w:asciiTheme="minorHAnsi" w:hAnsiTheme="minorHAnsi" w:cs="Arial"/>
          <w:lang w:val="en-GB"/>
        </w:rPr>
        <w:tab/>
      </w:r>
      <w:r w:rsidRPr="00D34CFF">
        <w:rPr>
          <w:rFonts w:asciiTheme="minorHAnsi" w:hAnsiTheme="minorHAnsi" w:cs="Arial"/>
          <w:lang w:val="en-GB"/>
        </w:rPr>
        <w:tab/>
      </w:r>
      <w:r w:rsidRPr="00D34CFF">
        <w:rPr>
          <w:rFonts w:asciiTheme="minorHAnsi" w:hAnsiTheme="minorHAnsi" w:cs="Arial"/>
          <w:lang w:val="en-GB"/>
        </w:rPr>
        <w:tab/>
      </w:r>
      <w:r w:rsidRPr="00D34CFF">
        <w:rPr>
          <w:rFonts w:asciiTheme="minorHAnsi" w:hAnsiTheme="minorHAnsi" w:cs="Arial"/>
          <w:lang w:val="en-GB"/>
        </w:rPr>
        <w:tab/>
      </w:r>
      <w:r w:rsidRPr="00D34CFF">
        <w:rPr>
          <w:rFonts w:asciiTheme="minorHAnsi" w:hAnsiTheme="minorHAnsi" w:cs="Arial"/>
          <w:lang w:val="en-GB"/>
        </w:rPr>
        <w:tab/>
      </w:r>
      <w:r w:rsidRPr="00D34CFF">
        <w:rPr>
          <w:rFonts w:asciiTheme="minorHAnsi" w:hAnsiTheme="minorHAnsi" w:cs="Arial"/>
          <w:lang w:val="en-GB"/>
        </w:rPr>
        <w:tab/>
      </w:r>
      <w:r w:rsidRPr="00D34CFF">
        <w:rPr>
          <w:rFonts w:eastAsia="Arial" w:cs="Arial"/>
          <w:lang w:val="en-GB"/>
        </w:rPr>
        <w:t>[</w:t>
      </w:r>
      <w:r w:rsidRPr="00D34CFF">
        <w:rPr>
          <w:rFonts w:eastAsia="Arial" w:cs="Arial"/>
          <w:highlight w:val="yellow"/>
          <w:lang w:val="en-GB"/>
        </w:rPr>
        <w:t>Place</w:t>
      </w:r>
      <w:r w:rsidRPr="00D34CFF">
        <w:rPr>
          <w:rFonts w:eastAsia="Arial" w:cs="Arial"/>
          <w:highlight w:val="yellow"/>
          <w:lang w:val="en-GB"/>
        </w:rPr>
        <w:t>, dd</w:t>
      </w:r>
      <w:r w:rsidR="00D43A5B">
        <w:rPr>
          <w:rFonts w:eastAsia="Arial" w:cs="Arial"/>
          <w:highlight w:val="yellow"/>
          <w:lang w:val="en-GB"/>
        </w:rPr>
        <w:t>/</w:t>
      </w:r>
      <w:r w:rsidRPr="00D34CFF">
        <w:rPr>
          <w:rFonts w:eastAsia="Arial" w:cs="Arial"/>
          <w:highlight w:val="yellow"/>
          <w:lang w:val="en-GB"/>
        </w:rPr>
        <w:t>mm</w:t>
      </w:r>
      <w:r w:rsidR="00D43A5B">
        <w:rPr>
          <w:rFonts w:eastAsia="Arial" w:cs="Arial"/>
          <w:highlight w:val="yellow"/>
          <w:lang w:val="en-GB"/>
        </w:rPr>
        <w:t>/</w:t>
      </w:r>
      <w:proofErr w:type="spellStart"/>
      <w:r w:rsidRPr="00D34CFF">
        <w:rPr>
          <w:rFonts w:eastAsia="Arial" w:cs="Arial"/>
          <w:highlight w:val="yellow"/>
          <w:lang w:val="en-GB"/>
        </w:rPr>
        <w:t>yyyy</w:t>
      </w:r>
      <w:proofErr w:type="spellEnd"/>
      <w:r w:rsidRPr="00D34CFF">
        <w:rPr>
          <w:rFonts w:eastAsia="Arial" w:cs="Arial"/>
          <w:lang w:val="en-GB"/>
        </w:rPr>
        <w:t>]</w:t>
      </w:r>
    </w:p>
    <w:p w14:paraId="25D447B3" w14:textId="35ABC2C7" w:rsidR="00D34CFF" w:rsidRPr="00D34CFF" w:rsidRDefault="00D34CFF" w:rsidP="00D34CFF">
      <w:pPr>
        <w:rPr>
          <w:rFonts w:eastAsia="Arial" w:cs="Arial"/>
          <w:highlight w:val="yellow"/>
          <w:lang w:val="en-GB"/>
        </w:rPr>
      </w:pPr>
      <w:r w:rsidRPr="00D34CFF">
        <w:rPr>
          <w:rFonts w:eastAsia="Arial" w:cs="Arial"/>
          <w:highlight w:val="yellow"/>
          <w:lang w:val="en-GB"/>
        </w:rPr>
        <w:t>[</w:t>
      </w:r>
      <w:r w:rsidRPr="00D34CFF">
        <w:rPr>
          <w:rFonts w:eastAsia="Arial" w:cs="Arial"/>
          <w:highlight w:val="yellow"/>
          <w:lang w:val="en-GB"/>
        </w:rPr>
        <w:t>Tenderer</w:t>
      </w:r>
      <w:r w:rsidRPr="00D34CFF">
        <w:rPr>
          <w:rFonts w:eastAsia="Arial" w:cs="Arial"/>
          <w:highlight w:val="yellow"/>
          <w:lang w:val="en-GB"/>
        </w:rPr>
        <w:t>]</w:t>
      </w:r>
    </w:p>
    <w:p w14:paraId="5BCF5F4A" w14:textId="63D9C740" w:rsidR="00D34CFF" w:rsidRPr="00D34CFF" w:rsidRDefault="00D34CFF" w:rsidP="00D34CFF">
      <w:pPr>
        <w:rPr>
          <w:rFonts w:eastAsia="Arial" w:cs="Arial"/>
          <w:highlight w:val="yellow"/>
          <w:lang w:val="en-GB"/>
        </w:rPr>
      </w:pPr>
      <w:r w:rsidRPr="00D34CFF">
        <w:rPr>
          <w:rFonts w:eastAsia="Arial" w:cs="Arial"/>
          <w:highlight w:val="yellow"/>
          <w:lang w:val="en-GB"/>
        </w:rPr>
        <w:t>[Ad</w:t>
      </w:r>
      <w:r w:rsidRPr="00D34CFF">
        <w:rPr>
          <w:rFonts w:eastAsia="Arial" w:cs="Arial"/>
          <w:highlight w:val="yellow"/>
          <w:lang w:val="en-GB"/>
        </w:rPr>
        <w:t>dress</w:t>
      </w:r>
      <w:r w:rsidRPr="00D34CFF">
        <w:rPr>
          <w:rFonts w:eastAsia="Arial" w:cs="Arial"/>
          <w:highlight w:val="yellow"/>
          <w:lang w:val="en-GB"/>
        </w:rPr>
        <w:t>]</w:t>
      </w:r>
    </w:p>
    <w:p w14:paraId="3D877BBD" w14:textId="4DED012B" w:rsidR="00D34CFF" w:rsidRPr="00D34CFF" w:rsidRDefault="00D34CFF" w:rsidP="00D34CFF">
      <w:pPr>
        <w:rPr>
          <w:rFonts w:eastAsia="Arial" w:cs="Arial"/>
          <w:lang w:val="en-GB"/>
        </w:rPr>
      </w:pPr>
      <w:r w:rsidRPr="00D34CFF">
        <w:rPr>
          <w:rFonts w:eastAsia="Arial" w:cs="Arial"/>
          <w:highlight w:val="yellow"/>
          <w:lang w:val="en-GB"/>
        </w:rPr>
        <w:t>[</w:t>
      </w:r>
      <w:r w:rsidRPr="00D34CFF">
        <w:rPr>
          <w:rFonts w:eastAsia="Arial" w:cs="Arial"/>
          <w:highlight w:val="yellow"/>
          <w:lang w:val="en-GB"/>
        </w:rPr>
        <w:t>Postal code and city</w:t>
      </w:r>
      <w:r w:rsidRPr="00D34CFF">
        <w:rPr>
          <w:rFonts w:eastAsia="Arial" w:cs="Arial"/>
          <w:lang w:val="en-GB"/>
        </w:rPr>
        <w:t>]</w:t>
      </w:r>
    </w:p>
    <w:p w14:paraId="11A2E40B" w14:textId="77777777" w:rsidR="00D34CFF" w:rsidRPr="00D34CFF" w:rsidRDefault="00D34CFF" w:rsidP="00D34CFF">
      <w:pPr>
        <w:rPr>
          <w:rFonts w:eastAsia="Arial" w:cs="Arial"/>
          <w:lang w:val="en-GB"/>
        </w:rPr>
      </w:pPr>
    </w:p>
    <w:p w14:paraId="3113406E" w14:textId="642B2C8F" w:rsidR="00D34CFF" w:rsidRPr="00120C6C" w:rsidRDefault="00D34CFF" w:rsidP="00D34CFF">
      <w:pPr>
        <w:pStyle w:val="Overskrift1"/>
        <w:rPr>
          <w:rFonts w:eastAsia="Arial"/>
        </w:rPr>
      </w:pPr>
      <w:r>
        <w:rPr>
          <w:rFonts w:eastAsia="Arial"/>
        </w:rPr>
        <w:t xml:space="preserve">Letter </w:t>
      </w:r>
      <w:proofErr w:type="spellStart"/>
      <w:r>
        <w:rPr>
          <w:rFonts w:eastAsia="Arial"/>
        </w:rPr>
        <w:t>of</w:t>
      </w:r>
      <w:proofErr w:type="spellEnd"/>
      <w:r>
        <w:rPr>
          <w:rFonts w:eastAsia="Arial"/>
        </w:rPr>
        <w:t xml:space="preserve"> tender</w:t>
      </w:r>
    </w:p>
    <w:p w14:paraId="4A9B8BE9" w14:textId="77777777" w:rsidR="00D34CFF" w:rsidRPr="00120C6C" w:rsidRDefault="00D34CFF" w:rsidP="00D34CFF">
      <w:pPr>
        <w:rPr>
          <w:rFonts w:eastAsia="Arial" w:cs="Arial"/>
          <w:szCs w:val="20"/>
        </w:rPr>
      </w:pPr>
    </w:p>
    <w:p w14:paraId="4C533C37" w14:textId="69764B87" w:rsidR="00D34CFF" w:rsidRPr="00D34CFF" w:rsidRDefault="00D34CFF" w:rsidP="00D34CFF">
      <w:pPr>
        <w:pStyle w:val="Overskrift1"/>
        <w:shd w:val="clear" w:color="auto" w:fill="FFFFFF" w:themeFill="background1"/>
        <w:spacing w:before="0" w:after="0"/>
        <w:textAlignment w:val="baseline"/>
        <w:rPr>
          <w:rFonts w:eastAsia="Arial"/>
          <w:b w:val="0"/>
          <w:bCs w:val="0"/>
          <w:sz w:val="20"/>
          <w:szCs w:val="20"/>
          <w:lang w:val="en-GB"/>
        </w:rPr>
      </w:pPr>
      <w:r w:rsidRPr="00D34CFF">
        <w:rPr>
          <w:rFonts w:eastAsia="Arial"/>
          <w:b w:val="0"/>
          <w:bCs w:val="0"/>
          <w:sz w:val="20"/>
          <w:szCs w:val="20"/>
          <w:lang w:val="en-GB"/>
        </w:rPr>
        <w:t>We hereby submit ou</w:t>
      </w:r>
      <w:r>
        <w:rPr>
          <w:rFonts w:eastAsia="Arial"/>
          <w:b w:val="0"/>
          <w:bCs w:val="0"/>
          <w:sz w:val="20"/>
          <w:szCs w:val="20"/>
          <w:lang w:val="en-GB"/>
        </w:rPr>
        <w:t>r tender in the competition for the contract for the supply of 145kV SF6-free.</w:t>
      </w:r>
    </w:p>
    <w:p w14:paraId="3039EA44" w14:textId="77777777" w:rsidR="00D34CFF" w:rsidRPr="00D34CFF" w:rsidRDefault="00D34CFF" w:rsidP="00D34CFF">
      <w:pPr>
        <w:rPr>
          <w:rFonts w:eastAsia="Arial" w:cs="Arial"/>
          <w:lang w:val="en-GB"/>
        </w:rPr>
      </w:pPr>
    </w:p>
    <w:p w14:paraId="38DCF5D7" w14:textId="7636E8A9" w:rsidR="00D34CFF" w:rsidRPr="00120C6C" w:rsidRDefault="00D34CFF" w:rsidP="00D34CFF">
      <w:pPr>
        <w:rPr>
          <w:rFonts w:eastAsia="Arial" w:cs="Arial"/>
          <w:b/>
          <w:bCs/>
        </w:rPr>
      </w:pPr>
      <w:r>
        <w:rPr>
          <w:rFonts w:eastAsia="Arial" w:cs="Arial"/>
          <w:b/>
          <w:bCs/>
        </w:rPr>
        <w:t xml:space="preserve">Tenderers </w:t>
      </w:r>
      <w:proofErr w:type="spellStart"/>
      <w:r>
        <w:rPr>
          <w:rFonts w:eastAsia="Arial" w:cs="Arial"/>
          <w:b/>
          <w:bCs/>
        </w:rPr>
        <w:t>contact</w:t>
      </w:r>
      <w:proofErr w:type="spellEnd"/>
      <w:r>
        <w:rPr>
          <w:rFonts w:eastAsia="Arial" w:cs="Arial"/>
          <w:b/>
          <w:bCs/>
        </w:rPr>
        <w:t xml:space="preserve"> </w:t>
      </w:r>
      <w:proofErr w:type="spellStart"/>
      <w:r>
        <w:rPr>
          <w:rFonts w:eastAsia="Arial" w:cs="Arial"/>
          <w:b/>
          <w:bCs/>
        </w:rPr>
        <w:t>information</w:t>
      </w:r>
      <w:proofErr w:type="spellEnd"/>
      <w:r w:rsidRPr="0D97B348">
        <w:rPr>
          <w:rFonts w:eastAsia="Arial" w:cs="Arial"/>
          <w:b/>
          <w:bCs/>
        </w:rPr>
        <w:t>:</w:t>
      </w:r>
    </w:p>
    <w:p w14:paraId="0FD0095B" w14:textId="77777777" w:rsidR="00D34CFF" w:rsidRPr="00120C6C" w:rsidRDefault="00D34CFF" w:rsidP="00D34CFF">
      <w:pPr>
        <w:rPr>
          <w:rFonts w:eastAsia="Arial" w:cs="Arial"/>
        </w:rPr>
      </w:pPr>
    </w:p>
    <w:tbl>
      <w:tblPr>
        <w:tblStyle w:val="Tabellrutenett"/>
        <w:tblW w:w="0" w:type="auto"/>
        <w:tblLook w:val="04A0" w:firstRow="1" w:lastRow="0" w:firstColumn="1" w:lastColumn="0" w:noHBand="0" w:noVBand="1"/>
      </w:tblPr>
      <w:tblGrid>
        <w:gridCol w:w="3067"/>
        <w:gridCol w:w="6283"/>
      </w:tblGrid>
      <w:tr w:rsidR="00D34CFF" w14:paraId="03589060" w14:textId="77777777" w:rsidTr="00431668">
        <w:tc>
          <w:tcPr>
            <w:tcW w:w="3067" w:type="dxa"/>
          </w:tcPr>
          <w:p w14:paraId="3B03B024" w14:textId="090AE9DF" w:rsidR="00D34CFF" w:rsidRPr="00120C6C" w:rsidRDefault="00D34CFF" w:rsidP="00431668">
            <w:pPr>
              <w:rPr>
                <w:rFonts w:eastAsia="Arial" w:cs="Arial"/>
                <w:b/>
                <w:bCs/>
              </w:rPr>
            </w:pPr>
            <w:r>
              <w:rPr>
                <w:rFonts w:eastAsia="Arial" w:cs="Arial"/>
                <w:b/>
                <w:bCs/>
              </w:rPr>
              <w:t xml:space="preserve">Tenderer </w:t>
            </w:r>
            <w:proofErr w:type="spellStart"/>
            <w:r>
              <w:rPr>
                <w:rFonts w:eastAsia="Arial" w:cs="Arial"/>
                <w:b/>
                <w:bCs/>
              </w:rPr>
              <w:t>name</w:t>
            </w:r>
            <w:proofErr w:type="spellEnd"/>
            <w:r w:rsidRPr="0D97B348">
              <w:rPr>
                <w:rFonts w:eastAsia="Arial" w:cs="Arial"/>
                <w:b/>
                <w:bCs/>
              </w:rPr>
              <w:t>:</w:t>
            </w:r>
          </w:p>
        </w:tc>
        <w:tc>
          <w:tcPr>
            <w:tcW w:w="6283" w:type="dxa"/>
          </w:tcPr>
          <w:p w14:paraId="178924E1" w14:textId="600DB8D7" w:rsidR="00D34CFF" w:rsidRPr="00120C6C" w:rsidRDefault="00D34CFF" w:rsidP="00431668">
            <w:pPr>
              <w:rPr>
                <w:rFonts w:eastAsia="Arial" w:cs="Arial"/>
              </w:rPr>
            </w:pPr>
            <w:r w:rsidRPr="0D97B348">
              <w:rPr>
                <w:rFonts w:eastAsia="Arial" w:cs="Arial"/>
                <w:highlight w:val="yellow"/>
              </w:rPr>
              <w:t>[</w:t>
            </w:r>
            <w:proofErr w:type="spellStart"/>
            <w:r>
              <w:rPr>
                <w:rFonts w:eastAsia="Arial" w:cs="Arial"/>
                <w:highlight w:val="yellow"/>
              </w:rPr>
              <w:t>Insert</w:t>
            </w:r>
            <w:proofErr w:type="spellEnd"/>
            <w:r>
              <w:rPr>
                <w:rFonts w:eastAsia="Arial" w:cs="Arial"/>
                <w:highlight w:val="yellow"/>
              </w:rPr>
              <w:t xml:space="preserve"> </w:t>
            </w:r>
            <w:proofErr w:type="spellStart"/>
            <w:r>
              <w:rPr>
                <w:rFonts w:eastAsia="Arial" w:cs="Arial"/>
                <w:highlight w:val="yellow"/>
              </w:rPr>
              <w:t>name</w:t>
            </w:r>
            <w:proofErr w:type="spellEnd"/>
            <w:r w:rsidRPr="0D97B348">
              <w:rPr>
                <w:rFonts w:eastAsia="Arial" w:cs="Arial"/>
                <w:highlight w:val="yellow"/>
              </w:rPr>
              <w:t>]</w:t>
            </w:r>
          </w:p>
        </w:tc>
      </w:tr>
      <w:tr w:rsidR="00D34CFF" w14:paraId="6BE36E41" w14:textId="77777777" w:rsidTr="00431668">
        <w:tc>
          <w:tcPr>
            <w:tcW w:w="3067" w:type="dxa"/>
          </w:tcPr>
          <w:p w14:paraId="77A77509" w14:textId="0CF38767" w:rsidR="00D34CFF" w:rsidRPr="00120C6C" w:rsidRDefault="00D34CFF" w:rsidP="00431668">
            <w:pPr>
              <w:rPr>
                <w:rFonts w:eastAsia="Arial" w:cs="Arial"/>
                <w:b/>
                <w:bCs/>
              </w:rPr>
            </w:pPr>
            <w:r>
              <w:rPr>
                <w:rFonts w:eastAsia="Arial" w:cs="Arial"/>
                <w:b/>
                <w:bCs/>
              </w:rPr>
              <w:t xml:space="preserve">Company </w:t>
            </w:r>
            <w:proofErr w:type="spellStart"/>
            <w:r>
              <w:rPr>
                <w:rFonts w:eastAsia="Arial" w:cs="Arial"/>
                <w:b/>
                <w:bCs/>
              </w:rPr>
              <w:t>registration</w:t>
            </w:r>
            <w:proofErr w:type="spellEnd"/>
            <w:r>
              <w:rPr>
                <w:rFonts w:eastAsia="Arial" w:cs="Arial"/>
                <w:b/>
                <w:bCs/>
              </w:rPr>
              <w:t xml:space="preserve"> </w:t>
            </w:r>
            <w:proofErr w:type="spellStart"/>
            <w:r>
              <w:rPr>
                <w:rFonts w:eastAsia="Arial" w:cs="Arial"/>
                <w:b/>
                <w:bCs/>
              </w:rPr>
              <w:t>number</w:t>
            </w:r>
            <w:proofErr w:type="spellEnd"/>
            <w:r w:rsidRPr="0D97B348">
              <w:rPr>
                <w:rFonts w:eastAsia="Arial" w:cs="Arial"/>
                <w:b/>
                <w:bCs/>
              </w:rPr>
              <w:t>:</w:t>
            </w:r>
          </w:p>
        </w:tc>
        <w:tc>
          <w:tcPr>
            <w:tcW w:w="6283" w:type="dxa"/>
          </w:tcPr>
          <w:p w14:paraId="6E41C304" w14:textId="44159AF1" w:rsidR="00D34CFF" w:rsidRPr="00120C6C" w:rsidRDefault="00D34CFF" w:rsidP="00431668">
            <w:pPr>
              <w:rPr>
                <w:rFonts w:eastAsia="Arial" w:cs="Arial"/>
              </w:rPr>
            </w:pPr>
            <w:r w:rsidRPr="0D97B348">
              <w:rPr>
                <w:rFonts w:eastAsia="Arial" w:cs="Arial"/>
                <w:highlight w:val="yellow"/>
              </w:rPr>
              <w:t>[</w:t>
            </w:r>
            <w:proofErr w:type="spellStart"/>
            <w:r>
              <w:rPr>
                <w:rFonts w:eastAsia="Arial" w:cs="Arial"/>
                <w:highlight w:val="yellow"/>
              </w:rPr>
              <w:t>Insert</w:t>
            </w:r>
            <w:proofErr w:type="spellEnd"/>
            <w:r>
              <w:rPr>
                <w:rFonts w:eastAsia="Arial" w:cs="Arial"/>
                <w:highlight w:val="yellow"/>
              </w:rPr>
              <w:t xml:space="preserve"> </w:t>
            </w:r>
            <w:proofErr w:type="spellStart"/>
            <w:r>
              <w:rPr>
                <w:rFonts w:eastAsia="Arial" w:cs="Arial"/>
                <w:highlight w:val="yellow"/>
              </w:rPr>
              <w:t>registration</w:t>
            </w:r>
            <w:proofErr w:type="spellEnd"/>
            <w:r>
              <w:rPr>
                <w:rFonts w:eastAsia="Arial" w:cs="Arial"/>
                <w:highlight w:val="yellow"/>
              </w:rPr>
              <w:t xml:space="preserve"> </w:t>
            </w:r>
            <w:proofErr w:type="spellStart"/>
            <w:r>
              <w:rPr>
                <w:rFonts w:eastAsia="Arial" w:cs="Arial"/>
                <w:highlight w:val="yellow"/>
              </w:rPr>
              <w:t>number</w:t>
            </w:r>
            <w:proofErr w:type="spellEnd"/>
            <w:r w:rsidRPr="0D97B348">
              <w:rPr>
                <w:rFonts w:eastAsia="Arial" w:cs="Arial"/>
                <w:highlight w:val="yellow"/>
              </w:rPr>
              <w:t>.]</w:t>
            </w:r>
          </w:p>
        </w:tc>
      </w:tr>
      <w:tr w:rsidR="00D34CFF" w:rsidRPr="00D34CFF" w14:paraId="60D8F227" w14:textId="77777777" w:rsidTr="00431668">
        <w:tc>
          <w:tcPr>
            <w:tcW w:w="3067" w:type="dxa"/>
          </w:tcPr>
          <w:p w14:paraId="0F09B2EB" w14:textId="66C25C49" w:rsidR="00D34CFF" w:rsidRPr="00120C6C" w:rsidRDefault="00D34CFF" w:rsidP="00431668">
            <w:pPr>
              <w:rPr>
                <w:rFonts w:eastAsia="Arial" w:cs="Arial"/>
                <w:b/>
                <w:bCs/>
              </w:rPr>
            </w:pPr>
            <w:proofErr w:type="spellStart"/>
            <w:r>
              <w:rPr>
                <w:rFonts w:eastAsia="Arial" w:cs="Arial"/>
                <w:b/>
                <w:bCs/>
              </w:rPr>
              <w:t>Contact</w:t>
            </w:r>
            <w:proofErr w:type="spellEnd"/>
            <w:r>
              <w:rPr>
                <w:rFonts w:eastAsia="Arial" w:cs="Arial"/>
                <w:b/>
                <w:bCs/>
              </w:rPr>
              <w:t xml:space="preserve"> person</w:t>
            </w:r>
            <w:r w:rsidRPr="0D97B348">
              <w:rPr>
                <w:rFonts w:eastAsia="Arial" w:cs="Arial"/>
                <w:b/>
                <w:bCs/>
              </w:rPr>
              <w:t>:</w:t>
            </w:r>
          </w:p>
        </w:tc>
        <w:tc>
          <w:tcPr>
            <w:tcW w:w="6283" w:type="dxa"/>
          </w:tcPr>
          <w:p w14:paraId="0221AC3B" w14:textId="236C7657" w:rsidR="00D34CFF" w:rsidRPr="00D34CFF" w:rsidRDefault="00D34CFF" w:rsidP="00431668">
            <w:pPr>
              <w:rPr>
                <w:rFonts w:eastAsia="Arial" w:cs="Arial"/>
                <w:lang w:val="en-GB"/>
              </w:rPr>
            </w:pPr>
            <w:r w:rsidRPr="00D34CFF">
              <w:rPr>
                <w:rFonts w:eastAsia="Arial" w:cs="Arial"/>
                <w:highlight w:val="yellow"/>
                <w:lang w:val="en-GB"/>
              </w:rPr>
              <w:t>[</w:t>
            </w:r>
            <w:r w:rsidRPr="00D34CFF">
              <w:rPr>
                <w:rFonts w:eastAsia="Arial" w:cs="Arial"/>
                <w:highlight w:val="yellow"/>
                <w:lang w:val="en-GB"/>
              </w:rPr>
              <w:t>Insert name of contact person for the tender</w:t>
            </w:r>
            <w:r w:rsidRPr="00D34CFF">
              <w:rPr>
                <w:rFonts w:eastAsia="Arial" w:cs="Arial"/>
                <w:highlight w:val="yellow"/>
                <w:lang w:val="en-GB"/>
              </w:rPr>
              <w:t>]</w:t>
            </w:r>
          </w:p>
        </w:tc>
      </w:tr>
      <w:tr w:rsidR="00D34CFF" w:rsidRPr="00D34CFF" w14:paraId="57BB165B" w14:textId="77777777" w:rsidTr="00431668">
        <w:tc>
          <w:tcPr>
            <w:tcW w:w="3067" w:type="dxa"/>
          </w:tcPr>
          <w:p w14:paraId="7DCEAE23" w14:textId="5274A98D" w:rsidR="00D34CFF" w:rsidRPr="00120C6C" w:rsidRDefault="00D34CFF" w:rsidP="00431668">
            <w:pPr>
              <w:rPr>
                <w:rFonts w:eastAsia="Arial" w:cs="Arial"/>
                <w:b/>
                <w:bCs/>
              </w:rPr>
            </w:pPr>
            <w:r>
              <w:rPr>
                <w:rFonts w:eastAsia="Arial" w:cs="Arial"/>
                <w:b/>
                <w:bCs/>
              </w:rPr>
              <w:t xml:space="preserve">Telephone </w:t>
            </w:r>
            <w:proofErr w:type="spellStart"/>
            <w:r>
              <w:rPr>
                <w:rFonts w:eastAsia="Arial" w:cs="Arial"/>
                <w:b/>
                <w:bCs/>
              </w:rPr>
              <w:t>number</w:t>
            </w:r>
            <w:proofErr w:type="spellEnd"/>
            <w:r>
              <w:rPr>
                <w:rFonts w:eastAsia="Arial" w:cs="Arial"/>
                <w:b/>
                <w:bCs/>
              </w:rPr>
              <w:t>:</w:t>
            </w:r>
          </w:p>
        </w:tc>
        <w:tc>
          <w:tcPr>
            <w:tcW w:w="6283" w:type="dxa"/>
          </w:tcPr>
          <w:p w14:paraId="7CFB821A" w14:textId="5B73FE08" w:rsidR="00D34CFF" w:rsidRPr="00D34CFF" w:rsidRDefault="00D34CFF" w:rsidP="00431668">
            <w:pPr>
              <w:rPr>
                <w:rFonts w:eastAsia="Arial" w:cs="Arial"/>
                <w:lang w:val="en-GB"/>
              </w:rPr>
            </w:pPr>
            <w:r w:rsidRPr="00D34CFF">
              <w:rPr>
                <w:rFonts w:eastAsia="Arial" w:cs="Arial"/>
                <w:highlight w:val="yellow"/>
                <w:lang w:val="en-GB"/>
              </w:rPr>
              <w:t>[</w:t>
            </w:r>
            <w:r w:rsidRPr="00D34CFF">
              <w:rPr>
                <w:rFonts w:eastAsia="Arial" w:cs="Arial"/>
                <w:highlight w:val="yellow"/>
                <w:lang w:val="en-GB"/>
              </w:rPr>
              <w:t>Insert direct telephone number for contact person</w:t>
            </w:r>
            <w:r w:rsidRPr="00D34CFF">
              <w:rPr>
                <w:rFonts w:eastAsia="Arial" w:cs="Arial"/>
                <w:highlight w:val="yellow"/>
                <w:lang w:val="en-GB"/>
              </w:rPr>
              <w:t>]</w:t>
            </w:r>
          </w:p>
        </w:tc>
      </w:tr>
      <w:tr w:rsidR="00D34CFF" w:rsidRPr="00D34CFF" w14:paraId="70B01A96" w14:textId="77777777" w:rsidTr="00431668">
        <w:tc>
          <w:tcPr>
            <w:tcW w:w="3067" w:type="dxa"/>
          </w:tcPr>
          <w:p w14:paraId="3F558517" w14:textId="04A67C46" w:rsidR="00D34CFF" w:rsidRPr="00120C6C" w:rsidRDefault="00D34CFF" w:rsidP="00431668">
            <w:pPr>
              <w:rPr>
                <w:rFonts w:eastAsia="Arial" w:cs="Arial"/>
                <w:b/>
                <w:bCs/>
              </w:rPr>
            </w:pPr>
            <w:r>
              <w:rPr>
                <w:rFonts w:eastAsia="Arial" w:cs="Arial"/>
                <w:b/>
                <w:bCs/>
              </w:rPr>
              <w:t>Email</w:t>
            </w:r>
            <w:r w:rsidRPr="0D97B348">
              <w:rPr>
                <w:rFonts w:eastAsia="Arial" w:cs="Arial"/>
                <w:b/>
                <w:bCs/>
              </w:rPr>
              <w:t>:</w:t>
            </w:r>
          </w:p>
        </w:tc>
        <w:tc>
          <w:tcPr>
            <w:tcW w:w="6283" w:type="dxa"/>
          </w:tcPr>
          <w:p w14:paraId="4EDF89A3" w14:textId="4FF38B8D" w:rsidR="00D34CFF" w:rsidRPr="00D34CFF" w:rsidRDefault="00D34CFF" w:rsidP="00431668">
            <w:pPr>
              <w:rPr>
                <w:rFonts w:eastAsia="Arial" w:cs="Arial"/>
                <w:lang w:val="en-GB"/>
              </w:rPr>
            </w:pPr>
            <w:r w:rsidRPr="00D34CFF">
              <w:rPr>
                <w:rFonts w:eastAsia="Arial" w:cs="Arial"/>
                <w:highlight w:val="yellow"/>
                <w:lang w:val="en-GB"/>
              </w:rPr>
              <w:t>[</w:t>
            </w:r>
            <w:r w:rsidRPr="00D34CFF">
              <w:rPr>
                <w:rFonts w:eastAsia="Arial" w:cs="Arial"/>
                <w:highlight w:val="yellow"/>
                <w:lang w:val="en-GB"/>
              </w:rPr>
              <w:t>Insert email address for contact person</w:t>
            </w:r>
            <w:r w:rsidRPr="00D34CFF">
              <w:rPr>
                <w:rFonts w:eastAsia="Arial" w:cs="Arial"/>
                <w:highlight w:val="yellow"/>
                <w:lang w:val="en-GB"/>
              </w:rPr>
              <w:t>]</w:t>
            </w:r>
          </w:p>
        </w:tc>
      </w:tr>
      <w:tr w:rsidR="00D34CFF" w:rsidRPr="00D34CFF" w14:paraId="2A672F36" w14:textId="77777777" w:rsidTr="00431668">
        <w:tc>
          <w:tcPr>
            <w:tcW w:w="3067" w:type="dxa"/>
            <w:hideMark/>
          </w:tcPr>
          <w:p w14:paraId="2EF8EDAC" w14:textId="02AD158A" w:rsidR="00D34CFF" w:rsidRDefault="00D34CFF" w:rsidP="00431668">
            <w:pPr>
              <w:rPr>
                <w:rFonts w:eastAsia="Arial" w:cs="Arial"/>
                <w:b/>
                <w:bCs/>
                <w:lang w:val="nn-NO" w:eastAsia="nn-NO"/>
              </w:rPr>
            </w:pPr>
            <w:proofErr w:type="spellStart"/>
            <w:r>
              <w:rPr>
                <w:rFonts w:eastAsia="Arial" w:cs="Arial"/>
                <w:b/>
                <w:bCs/>
                <w:lang w:val="nn-NO" w:eastAsia="nn-NO"/>
              </w:rPr>
              <w:t>Contract</w:t>
            </w:r>
            <w:proofErr w:type="spellEnd"/>
            <w:r>
              <w:rPr>
                <w:rFonts w:eastAsia="Arial" w:cs="Arial"/>
                <w:b/>
                <w:bCs/>
                <w:lang w:val="nn-NO" w:eastAsia="nn-NO"/>
              </w:rPr>
              <w:t xml:space="preserve"> </w:t>
            </w:r>
            <w:proofErr w:type="spellStart"/>
            <w:r>
              <w:rPr>
                <w:rFonts w:eastAsia="Arial" w:cs="Arial"/>
                <w:b/>
                <w:bCs/>
                <w:lang w:val="nn-NO" w:eastAsia="nn-NO"/>
              </w:rPr>
              <w:t>signatory</w:t>
            </w:r>
            <w:proofErr w:type="spellEnd"/>
            <w:r>
              <w:rPr>
                <w:rFonts w:eastAsia="Arial" w:cs="Arial"/>
                <w:b/>
                <w:bCs/>
                <w:lang w:val="nn-NO" w:eastAsia="nn-NO"/>
              </w:rPr>
              <w:t>:</w:t>
            </w:r>
          </w:p>
        </w:tc>
        <w:tc>
          <w:tcPr>
            <w:tcW w:w="6283" w:type="dxa"/>
            <w:hideMark/>
          </w:tcPr>
          <w:p w14:paraId="1EC298A8" w14:textId="5F9CD491" w:rsidR="00D34CFF" w:rsidRDefault="00D34CFF" w:rsidP="00431668">
            <w:pPr>
              <w:rPr>
                <w:rFonts w:eastAsia="Arial" w:cs="Arial"/>
                <w:highlight w:val="yellow"/>
                <w:lang w:val="nn-NO" w:eastAsia="nn-NO"/>
              </w:rPr>
            </w:pPr>
            <w:r>
              <w:rPr>
                <w:rFonts w:eastAsia="Arial" w:cs="Arial"/>
                <w:highlight w:val="yellow"/>
                <w:lang w:val="nn-NO" w:eastAsia="nn-NO"/>
              </w:rPr>
              <w:t>[</w:t>
            </w:r>
            <w:proofErr w:type="spellStart"/>
            <w:r>
              <w:rPr>
                <w:rFonts w:eastAsia="Arial" w:cs="Arial"/>
                <w:highlight w:val="yellow"/>
                <w:lang w:val="nn-NO" w:eastAsia="nn-NO"/>
              </w:rPr>
              <w:t>Insert</w:t>
            </w:r>
            <w:proofErr w:type="spellEnd"/>
            <w:r>
              <w:rPr>
                <w:rFonts w:eastAsia="Arial" w:cs="Arial"/>
                <w:highlight w:val="yellow"/>
                <w:lang w:val="nn-NO" w:eastAsia="nn-NO"/>
              </w:rPr>
              <w:t xml:space="preserve"> </w:t>
            </w:r>
            <w:proofErr w:type="spellStart"/>
            <w:r>
              <w:rPr>
                <w:rFonts w:eastAsia="Arial" w:cs="Arial"/>
                <w:highlight w:val="yellow"/>
                <w:lang w:val="nn-NO" w:eastAsia="nn-NO"/>
              </w:rPr>
              <w:t>name</w:t>
            </w:r>
            <w:proofErr w:type="spellEnd"/>
            <w:r>
              <w:rPr>
                <w:rFonts w:eastAsia="Arial" w:cs="Arial"/>
                <w:highlight w:val="yellow"/>
                <w:lang w:val="nn-NO" w:eastAsia="nn-NO"/>
              </w:rPr>
              <w:t xml:space="preserve"> </w:t>
            </w:r>
            <w:proofErr w:type="spellStart"/>
            <w:r>
              <w:rPr>
                <w:rFonts w:eastAsia="Arial" w:cs="Arial"/>
                <w:highlight w:val="yellow"/>
                <w:lang w:val="nn-NO" w:eastAsia="nn-NO"/>
              </w:rPr>
              <w:t>of</w:t>
            </w:r>
            <w:proofErr w:type="spellEnd"/>
            <w:r>
              <w:rPr>
                <w:rFonts w:eastAsia="Arial" w:cs="Arial"/>
                <w:highlight w:val="yellow"/>
                <w:lang w:val="nn-NO" w:eastAsia="nn-NO"/>
              </w:rPr>
              <w:t xml:space="preserve"> </w:t>
            </w:r>
            <w:proofErr w:type="spellStart"/>
            <w:r>
              <w:rPr>
                <w:rFonts w:eastAsia="Arial" w:cs="Arial"/>
                <w:highlight w:val="yellow"/>
                <w:lang w:val="nn-NO" w:eastAsia="nn-NO"/>
              </w:rPr>
              <w:t>contract</w:t>
            </w:r>
            <w:proofErr w:type="spellEnd"/>
            <w:r>
              <w:rPr>
                <w:rFonts w:eastAsia="Arial" w:cs="Arial"/>
                <w:highlight w:val="yellow"/>
                <w:lang w:val="nn-NO" w:eastAsia="nn-NO"/>
              </w:rPr>
              <w:t xml:space="preserve"> </w:t>
            </w:r>
            <w:proofErr w:type="spellStart"/>
            <w:r>
              <w:rPr>
                <w:rFonts w:eastAsia="Arial" w:cs="Arial"/>
                <w:highlight w:val="yellow"/>
                <w:lang w:val="nn-NO" w:eastAsia="nn-NO"/>
              </w:rPr>
              <w:t>signatory</w:t>
            </w:r>
            <w:proofErr w:type="spellEnd"/>
            <w:r>
              <w:rPr>
                <w:rFonts w:eastAsia="Arial" w:cs="Arial"/>
                <w:highlight w:val="yellow"/>
                <w:lang w:val="nn-NO" w:eastAsia="nn-NO"/>
              </w:rPr>
              <w:t xml:space="preserve"> for </w:t>
            </w:r>
            <w:proofErr w:type="spellStart"/>
            <w:r>
              <w:rPr>
                <w:rFonts w:eastAsia="Arial" w:cs="Arial"/>
                <w:highlight w:val="yellow"/>
                <w:lang w:val="nn-NO" w:eastAsia="nn-NO"/>
              </w:rPr>
              <w:t>the</w:t>
            </w:r>
            <w:proofErr w:type="spellEnd"/>
            <w:r>
              <w:rPr>
                <w:rFonts w:eastAsia="Arial" w:cs="Arial"/>
                <w:highlight w:val="yellow"/>
                <w:lang w:val="nn-NO" w:eastAsia="nn-NO"/>
              </w:rPr>
              <w:t xml:space="preserve"> tender</w:t>
            </w:r>
            <w:r>
              <w:rPr>
                <w:rFonts w:eastAsia="Arial" w:cs="Arial"/>
                <w:highlight w:val="yellow"/>
                <w:lang w:val="nn-NO" w:eastAsia="nn-NO"/>
              </w:rPr>
              <w:t>]</w:t>
            </w:r>
          </w:p>
        </w:tc>
      </w:tr>
      <w:tr w:rsidR="00D34CFF" w:rsidRPr="00D34CFF" w14:paraId="67CF3393" w14:textId="77777777" w:rsidTr="00431668">
        <w:tc>
          <w:tcPr>
            <w:tcW w:w="3067" w:type="dxa"/>
            <w:hideMark/>
          </w:tcPr>
          <w:p w14:paraId="538AFDB6" w14:textId="24F67C68" w:rsidR="00D34CFF" w:rsidRDefault="00D34CFF" w:rsidP="00431668">
            <w:pPr>
              <w:rPr>
                <w:rFonts w:eastAsia="Arial" w:cs="Arial"/>
                <w:b/>
                <w:bCs/>
                <w:lang w:val="nn-NO" w:eastAsia="nn-NO"/>
              </w:rPr>
            </w:pPr>
            <w:r>
              <w:rPr>
                <w:rFonts w:eastAsia="Arial" w:cs="Arial"/>
                <w:b/>
                <w:bCs/>
                <w:lang w:val="nn-NO" w:eastAsia="nn-NO"/>
              </w:rPr>
              <w:t xml:space="preserve">Telephone </w:t>
            </w:r>
            <w:proofErr w:type="spellStart"/>
            <w:r>
              <w:rPr>
                <w:rFonts w:eastAsia="Arial" w:cs="Arial"/>
                <w:b/>
                <w:bCs/>
                <w:lang w:val="nn-NO" w:eastAsia="nn-NO"/>
              </w:rPr>
              <w:t>number</w:t>
            </w:r>
            <w:proofErr w:type="spellEnd"/>
            <w:r>
              <w:rPr>
                <w:rFonts w:eastAsia="Arial" w:cs="Arial"/>
                <w:b/>
                <w:bCs/>
                <w:lang w:val="nn-NO" w:eastAsia="nn-NO"/>
              </w:rPr>
              <w:t>:</w:t>
            </w:r>
          </w:p>
        </w:tc>
        <w:tc>
          <w:tcPr>
            <w:tcW w:w="6283" w:type="dxa"/>
            <w:hideMark/>
          </w:tcPr>
          <w:p w14:paraId="163419D1" w14:textId="2D1F8E7A" w:rsidR="00D34CFF" w:rsidRDefault="00D34CFF" w:rsidP="00431668">
            <w:pPr>
              <w:rPr>
                <w:rFonts w:eastAsia="Arial" w:cs="Arial"/>
                <w:highlight w:val="yellow"/>
                <w:lang w:val="nn-NO" w:eastAsia="nn-NO"/>
              </w:rPr>
            </w:pPr>
            <w:r>
              <w:rPr>
                <w:rFonts w:eastAsia="Arial" w:cs="Arial"/>
                <w:highlight w:val="yellow"/>
                <w:lang w:val="nn-NO" w:eastAsia="nn-NO"/>
              </w:rPr>
              <w:t>[</w:t>
            </w:r>
            <w:proofErr w:type="spellStart"/>
            <w:r>
              <w:rPr>
                <w:rFonts w:eastAsia="Arial" w:cs="Arial"/>
                <w:highlight w:val="yellow"/>
                <w:lang w:val="nn-NO" w:eastAsia="nn-NO"/>
              </w:rPr>
              <w:t>Insert</w:t>
            </w:r>
            <w:proofErr w:type="spellEnd"/>
            <w:r>
              <w:rPr>
                <w:rFonts w:eastAsia="Arial" w:cs="Arial"/>
                <w:highlight w:val="yellow"/>
                <w:lang w:val="nn-NO" w:eastAsia="nn-NO"/>
              </w:rPr>
              <w:t xml:space="preserve"> </w:t>
            </w:r>
            <w:proofErr w:type="spellStart"/>
            <w:r>
              <w:rPr>
                <w:rFonts w:eastAsia="Arial" w:cs="Arial"/>
                <w:highlight w:val="yellow"/>
                <w:lang w:val="nn-NO" w:eastAsia="nn-NO"/>
              </w:rPr>
              <w:t>direct</w:t>
            </w:r>
            <w:proofErr w:type="spellEnd"/>
            <w:r>
              <w:rPr>
                <w:rFonts w:eastAsia="Arial" w:cs="Arial"/>
                <w:highlight w:val="yellow"/>
                <w:lang w:val="nn-NO" w:eastAsia="nn-NO"/>
              </w:rPr>
              <w:t xml:space="preserve"> </w:t>
            </w:r>
            <w:proofErr w:type="spellStart"/>
            <w:r>
              <w:rPr>
                <w:rFonts w:eastAsia="Arial" w:cs="Arial"/>
                <w:highlight w:val="yellow"/>
                <w:lang w:val="nn-NO" w:eastAsia="nn-NO"/>
              </w:rPr>
              <w:t>telephone</w:t>
            </w:r>
            <w:proofErr w:type="spellEnd"/>
            <w:r>
              <w:rPr>
                <w:rFonts w:eastAsia="Arial" w:cs="Arial"/>
                <w:highlight w:val="yellow"/>
                <w:lang w:val="nn-NO" w:eastAsia="nn-NO"/>
              </w:rPr>
              <w:t xml:space="preserve"> </w:t>
            </w:r>
            <w:proofErr w:type="spellStart"/>
            <w:r>
              <w:rPr>
                <w:rFonts w:eastAsia="Arial" w:cs="Arial"/>
                <w:highlight w:val="yellow"/>
                <w:lang w:val="nn-NO" w:eastAsia="nn-NO"/>
              </w:rPr>
              <w:t>number</w:t>
            </w:r>
            <w:proofErr w:type="spellEnd"/>
            <w:r>
              <w:rPr>
                <w:rFonts w:eastAsia="Arial" w:cs="Arial"/>
                <w:highlight w:val="yellow"/>
                <w:lang w:val="nn-NO" w:eastAsia="nn-NO"/>
              </w:rPr>
              <w:t xml:space="preserve"> for </w:t>
            </w:r>
            <w:proofErr w:type="spellStart"/>
            <w:r>
              <w:rPr>
                <w:rFonts w:eastAsia="Arial" w:cs="Arial"/>
                <w:highlight w:val="yellow"/>
                <w:lang w:val="nn-NO" w:eastAsia="nn-NO"/>
              </w:rPr>
              <w:t>contract</w:t>
            </w:r>
            <w:proofErr w:type="spellEnd"/>
            <w:r>
              <w:rPr>
                <w:rFonts w:eastAsia="Arial" w:cs="Arial"/>
                <w:highlight w:val="yellow"/>
                <w:lang w:val="nn-NO" w:eastAsia="nn-NO"/>
              </w:rPr>
              <w:t xml:space="preserve"> </w:t>
            </w:r>
            <w:proofErr w:type="spellStart"/>
            <w:r>
              <w:rPr>
                <w:rFonts w:eastAsia="Arial" w:cs="Arial"/>
                <w:highlight w:val="yellow"/>
                <w:lang w:val="nn-NO" w:eastAsia="nn-NO"/>
              </w:rPr>
              <w:t>signatory</w:t>
            </w:r>
            <w:proofErr w:type="spellEnd"/>
            <w:r>
              <w:rPr>
                <w:rFonts w:eastAsia="Arial" w:cs="Arial"/>
                <w:highlight w:val="yellow"/>
                <w:lang w:val="nn-NO" w:eastAsia="nn-NO"/>
              </w:rPr>
              <w:t>]</w:t>
            </w:r>
          </w:p>
        </w:tc>
      </w:tr>
      <w:tr w:rsidR="00D34CFF" w:rsidRPr="00D34CFF" w14:paraId="14E77BBF" w14:textId="77777777" w:rsidTr="00431668">
        <w:tc>
          <w:tcPr>
            <w:tcW w:w="3067" w:type="dxa"/>
            <w:hideMark/>
          </w:tcPr>
          <w:p w14:paraId="12FA87A4" w14:textId="7D11787B" w:rsidR="00D34CFF" w:rsidRDefault="00D34CFF" w:rsidP="00431668">
            <w:pPr>
              <w:rPr>
                <w:rFonts w:eastAsia="Arial" w:cs="Arial"/>
                <w:b/>
                <w:bCs/>
                <w:lang w:val="nn-NO" w:eastAsia="nn-NO"/>
              </w:rPr>
            </w:pPr>
            <w:proofErr w:type="spellStart"/>
            <w:r>
              <w:rPr>
                <w:rFonts w:eastAsia="Arial" w:cs="Arial"/>
                <w:b/>
                <w:bCs/>
                <w:lang w:val="nn-NO" w:eastAsia="nn-NO"/>
              </w:rPr>
              <w:t>Email</w:t>
            </w:r>
            <w:proofErr w:type="spellEnd"/>
            <w:r>
              <w:rPr>
                <w:rFonts w:eastAsia="Arial" w:cs="Arial"/>
                <w:b/>
                <w:bCs/>
                <w:lang w:val="nn-NO" w:eastAsia="nn-NO"/>
              </w:rPr>
              <w:t>:</w:t>
            </w:r>
          </w:p>
        </w:tc>
        <w:tc>
          <w:tcPr>
            <w:tcW w:w="6283" w:type="dxa"/>
            <w:hideMark/>
          </w:tcPr>
          <w:p w14:paraId="30324E02" w14:textId="3D309582" w:rsidR="00D34CFF" w:rsidRDefault="00D34CFF" w:rsidP="00431668">
            <w:pPr>
              <w:rPr>
                <w:rFonts w:eastAsia="Arial" w:cs="Arial"/>
                <w:highlight w:val="yellow"/>
                <w:lang w:val="nn-NO" w:eastAsia="nn-NO"/>
              </w:rPr>
            </w:pPr>
            <w:r>
              <w:rPr>
                <w:rFonts w:eastAsia="Arial" w:cs="Arial"/>
                <w:highlight w:val="yellow"/>
                <w:lang w:val="nn-NO" w:eastAsia="nn-NO"/>
              </w:rPr>
              <w:t>[</w:t>
            </w:r>
            <w:proofErr w:type="spellStart"/>
            <w:r>
              <w:rPr>
                <w:rFonts w:eastAsia="Arial" w:cs="Arial"/>
                <w:highlight w:val="yellow"/>
                <w:lang w:val="nn-NO" w:eastAsia="nn-NO"/>
              </w:rPr>
              <w:t>Insert</w:t>
            </w:r>
            <w:proofErr w:type="spellEnd"/>
            <w:r>
              <w:rPr>
                <w:rFonts w:eastAsia="Arial" w:cs="Arial"/>
                <w:highlight w:val="yellow"/>
                <w:lang w:val="nn-NO" w:eastAsia="nn-NO"/>
              </w:rPr>
              <w:t xml:space="preserve"> </w:t>
            </w:r>
            <w:proofErr w:type="spellStart"/>
            <w:r>
              <w:rPr>
                <w:rFonts w:eastAsia="Arial" w:cs="Arial"/>
                <w:highlight w:val="yellow"/>
                <w:lang w:val="nn-NO" w:eastAsia="nn-NO"/>
              </w:rPr>
              <w:t>email</w:t>
            </w:r>
            <w:proofErr w:type="spellEnd"/>
            <w:r>
              <w:rPr>
                <w:rFonts w:eastAsia="Arial" w:cs="Arial"/>
                <w:highlight w:val="yellow"/>
                <w:lang w:val="nn-NO" w:eastAsia="nn-NO"/>
              </w:rPr>
              <w:t xml:space="preserve"> </w:t>
            </w:r>
            <w:proofErr w:type="spellStart"/>
            <w:r>
              <w:rPr>
                <w:rFonts w:eastAsia="Arial" w:cs="Arial"/>
                <w:highlight w:val="yellow"/>
                <w:lang w:val="nn-NO" w:eastAsia="nn-NO"/>
              </w:rPr>
              <w:t>adress</w:t>
            </w:r>
            <w:proofErr w:type="spellEnd"/>
            <w:r>
              <w:rPr>
                <w:rFonts w:eastAsia="Arial" w:cs="Arial"/>
                <w:highlight w:val="yellow"/>
                <w:lang w:val="nn-NO" w:eastAsia="nn-NO"/>
              </w:rPr>
              <w:t xml:space="preserve"> for </w:t>
            </w:r>
            <w:proofErr w:type="spellStart"/>
            <w:r>
              <w:rPr>
                <w:rFonts w:eastAsia="Arial" w:cs="Arial"/>
                <w:highlight w:val="yellow"/>
                <w:lang w:val="nn-NO" w:eastAsia="nn-NO"/>
              </w:rPr>
              <w:t>contract</w:t>
            </w:r>
            <w:proofErr w:type="spellEnd"/>
            <w:r>
              <w:rPr>
                <w:rFonts w:eastAsia="Arial" w:cs="Arial"/>
                <w:highlight w:val="yellow"/>
                <w:lang w:val="nn-NO" w:eastAsia="nn-NO"/>
              </w:rPr>
              <w:t xml:space="preserve"> </w:t>
            </w:r>
            <w:proofErr w:type="spellStart"/>
            <w:r>
              <w:rPr>
                <w:rFonts w:eastAsia="Arial" w:cs="Arial"/>
                <w:highlight w:val="yellow"/>
                <w:lang w:val="nn-NO" w:eastAsia="nn-NO"/>
              </w:rPr>
              <w:t>signatory</w:t>
            </w:r>
            <w:proofErr w:type="spellEnd"/>
            <w:r>
              <w:rPr>
                <w:rFonts w:eastAsia="Arial" w:cs="Arial"/>
                <w:highlight w:val="yellow"/>
                <w:lang w:val="nn-NO" w:eastAsia="nn-NO"/>
              </w:rPr>
              <w:t>]</w:t>
            </w:r>
          </w:p>
        </w:tc>
      </w:tr>
    </w:tbl>
    <w:p w14:paraId="0F82F9C6" w14:textId="77777777" w:rsidR="00D34CFF" w:rsidRPr="00D34CFF" w:rsidRDefault="00D34CFF" w:rsidP="00D34CFF">
      <w:pPr>
        <w:rPr>
          <w:rFonts w:eastAsia="Arial" w:cs="Arial"/>
          <w:b/>
          <w:bCs/>
          <w:lang w:val="en-GB"/>
        </w:rPr>
      </w:pPr>
    </w:p>
    <w:p w14:paraId="2EB4DAED" w14:textId="77777777" w:rsidR="00D34CFF" w:rsidRPr="00D34CFF" w:rsidRDefault="00D34CFF" w:rsidP="00D34CFF">
      <w:pPr>
        <w:rPr>
          <w:rFonts w:eastAsia="Arial" w:cs="Arial"/>
          <w:b/>
          <w:bCs/>
          <w:lang w:val="en-GB"/>
        </w:rPr>
      </w:pPr>
    </w:p>
    <w:p w14:paraId="4089AF97" w14:textId="77777777" w:rsidR="00D34CFF" w:rsidRDefault="00D34CFF" w:rsidP="00D34CFF">
      <w:pPr>
        <w:rPr>
          <w:rFonts w:eastAsia="Arial" w:cs="Arial"/>
          <w:lang w:val="en-GB"/>
        </w:rPr>
      </w:pPr>
      <w:r w:rsidRPr="00D34CFF">
        <w:rPr>
          <w:rFonts w:eastAsia="Arial" w:cs="Arial"/>
          <w:lang w:val="en-GB"/>
        </w:rPr>
        <w:t>By submitting this tender, the supplier confirms that it has read and understood the technical specifications, and that the services offered are in accordance with the requirements set out in these appendices.</w:t>
      </w:r>
    </w:p>
    <w:p w14:paraId="3A7A14E7" w14:textId="77777777" w:rsidR="00D34CFF" w:rsidRPr="00D34CFF" w:rsidRDefault="00D34CFF" w:rsidP="00D34CFF">
      <w:pPr>
        <w:rPr>
          <w:rFonts w:eastAsia="Arial" w:cs="Arial"/>
          <w:lang w:val="en-GB"/>
        </w:rPr>
      </w:pPr>
    </w:p>
    <w:p w14:paraId="48349604" w14:textId="7D2204B3" w:rsidR="00D34CFF" w:rsidRDefault="00D34CFF" w:rsidP="00D34CFF">
      <w:pPr>
        <w:rPr>
          <w:rFonts w:eastAsia="Arial" w:cs="Arial"/>
          <w:lang w:val="en-GB"/>
        </w:rPr>
      </w:pPr>
      <w:r w:rsidRPr="00D34CFF">
        <w:rPr>
          <w:rFonts w:eastAsia="Arial" w:cs="Arial"/>
          <w:lang w:val="en-GB"/>
        </w:rPr>
        <w:t>It is confirmed that any reservations, clarifications, or deviations from the tender documents are listed below:</w:t>
      </w:r>
    </w:p>
    <w:p w14:paraId="7D0BFA84" w14:textId="77777777" w:rsidR="00D34CFF" w:rsidRPr="00D34CFF" w:rsidRDefault="00D34CFF" w:rsidP="00D34CFF">
      <w:pPr>
        <w:rPr>
          <w:rFonts w:eastAsia="Arial" w:cs="Arial"/>
          <w:lang w:val="en-GB"/>
        </w:rPr>
      </w:pPr>
    </w:p>
    <w:tbl>
      <w:tblPr>
        <w:tblStyle w:val="Tabellrutenett"/>
        <w:tblW w:w="9360" w:type="dxa"/>
        <w:tblLayout w:type="fixed"/>
        <w:tblLook w:val="06A0" w:firstRow="1" w:lastRow="0" w:firstColumn="1" w:lastColumn="0" w:noHBand="1" w:noVBand="1"/>
      </w:tblPr>
      <w:tblGrid>
        <w:gridCol w:w="3256"/>
        <w:gridCol w:w="2984"/>
        <w:gridCol w:w="3120"/>
      </w:tblGrid>
      <w:tr w:rsidR="00D34CFF" w:rsidRPr="00D34CFF" w14:paraId="5DD62235" w14:textId="77777777" w:rsidTr="00431668">
        <w:tc>
          <w:tcPr>
            <w:tcW w:w="3256" w:type="dxa"/>
          </w:tcPr>
          <w:p w14:paraId="5DF1C673" w14:textId="34A097B5" w:rsidR="00D34CFF" w:rsidRPr="00D34CFF" w:rsidRDefault="00D34CFF" w:rsidP="00431668">
            <w:pPr>
              <w:rPr>
                <w:sz w:val="22"/>
                <w:szCs w:val="22"/>
                <w:lang w:val="en-GB"/>
              </w:rPr>
            </w:pPr>
            <w:r w:rsidRPr="00D34CFF">
              <w:rPr>
                <w:rFonts w:eastAsia="Arial" w:cs="Arial"/>
                <w:lang w:val="en-GB"/>
              </w:rPr>
              <w:t>Document or appendix subject to reservation, clarification, or deviation</w:t>
            </w:r>
          </w:p>
        </w:tc>
        <w:tc>
          <w:tcPr>
            <w:tcW w:w="2984" w:type="dxa"/>
          </w:tcPr>
          <w:p w14:paraId="69188BB9" w14:textId="15E46A8B" w:rsidR="00D34CFF" w:rsidRPr="00D34CFF" w:rsidRDefault="00D34CFF" w:rsidP="00431668">
            <w:pPr>
              <w:rPr>
                <w:sz w:val="22"/>
                <w:szCs w:val="22"/>
                <w:lang w:val="en-GB"/>
              </w:rPr>
            </w:pPr>
            <w:r w:rsidRPr="00D34CFF">
              <w:rPr>
                <w:rFonts w:eastAsia="Arial" w:cs="Arial"/>
                <w:lang w:val="en-GB"/>
              </w:rPr>
              <w:t>Description of the reservation, clarification, or deviation</w:t>
            </w:r>
          </w:p>
        </w:tc>
        <w:tc>
          <w:tcPr>
            <w:tcW w:w="3120" w:type="dxa"/>
          </w:tcPr>
          <w:p w14:paraId="58C6CDE8" w14:textId="5269B7FC" w:rsidR="00D34CFF" w:rsidRPr="00D34CFF" w:rsidRDefault="00D34CFF" w:rsidP="00431668">
            <w:pPr>
              <w:rPr>
                <w:sz w:val="22"/>
                <w:szCs w:val="22"/>
                <w:lang w:val="en-GB"/>
              </w:rPr>
            </w:pPr>
            <w:r w:rsidRPr="00D34CFF">
              <w:rPr>
                <w:rFonts w:eastAsia="Arial" w:cs="Arial"/>
                <w:lang w:val="en-GB"/>
              </w:rPr>
              <w:t>Description of the implications for the contracting authority</w:t>
            </w:r>
          </w:p>
        </w:tc>
      </w:tr>
      <w:tr w:rsidR="00D34CFF" w14:paraId="0FCA0A7E" w14:textId="77777777" w:rsidTr="00431668">
        <w:trPr>
          <w:trHeight w:val="820"/>
        </w:trPr>
        <w:tc>
          <w:tcPr>
            <w:tcW w:w="3256" w:type="dxa"/>
          </w:tcPr>
          <w:p w14:paraId="7AEB3ECA" w14:textId="05A38F5C" w:rsidR="00D34CFF" w:rsidRPr="000A13BF" w:rsidRDefault="00D34CFF" w:rsidP="00431668">
            <w:pPr>
              <w:rPr>
                <w:szCs w:val="20"/>
              </w:rPr>
            </w:pPr>
            <w:r w:rsidRPr="00D34CFF">
              <w:rPr>
                <w:szCs w:val="20"/>
              </w:rPr>
              <w:t xml:space="preserve">First </w:t>
            </w:r>
            <w:proofErr w:type="spellStart"/>
            <w:r w:rsidRPr="00D34CFF">
              <w:rPr>
                <w:szCs w:val="20"/>
              </w:rPr>
              <w:t>reservation</w:t>
            </w:r>
            <w:proofErr w:type="spellEnd"/>
            <w:r w:rsidRPr="00D34CFF">
              <w:rPr>
                <w:szCs w:val="20"/>
              </w:rPr>
              <w:t xml:space="preserve"> </w:t>
            </w:r>
            <w:proofErr w:type="spellStart"/>
            <w:r w:rsidRPr="00D34CFF">
              <w:rPr>
                <w:szCs w:val="20"/>
              </w:rPr>
              <w:t>reference</w:t>
            </w:r>
            <w:proofErr w:type="spellEnd"/>
          </w:p>
        </w:tc>
        <w:tc>
          <w:tcPr>
            <w:tcW w:w="2984" w:type="dxa"/>
          </w:tcPr>
          <w:p w14:paraId="2DD4CF09" w14:textId="77777777" w:rsidR="00D34CFF" w:rsidRDefault="00D34CFF" w:rsidP="00431668">
            <w:pPr>
              <w:rPr>
                <w:sz w:val="22"/>
                <w:szCs w:val="22"/>
              </w:rPr>
            </w:pPr>
          </w:p>
        </w:tc>
        <w:tc>
          <w:tcPr>
            <w:tcW w:w="3120" w:type="dxa"/>
          </w:tcPr>
          <w:p w14:paraId="5817454A" w14:textId="77777777" w:rsidR="00D34CFF" w:rsidRPr="000A13BF" w:rsidRDefault="00D34CFF" w:rsidP="00431668">
            <w:pPr>
              <w:rPr>
                <w:sz w:val="22"/>
                <w:szCs w:val="22"/>
              </w:rPr>
            </w:pPr>
          </w:p>
        </w:tc>
      </w:tr>
      <w:tr w:rsidR="00D34CFF" w14:paraId="3E1393E8" w14:textId="77777777" w:rsidTr="00431668">
        <w:trPr>
          <w:trHeight w:val="820"/>
        </w:trPr>
        <w:tc>
          <w:tcPr>
            <w:tcW w:w="3256" w:type="dxa"/>
          </w:tcPr>
          <w:p w14:paraId="440B227F" w14:textId="77777777" w:rsidR="00D34CFF" w:rsidRPr="00D34CFF" w:rsidRDefault="00D34CFF" w:rsidP="00D34CFF">
            <w:pPr>
              <w:rPr>
                <w:rFonts w:eastAsia="Arial" w:cs="Arial"/>
              </w:rPr>
            </w:pPr>
            <w:r w:rsidRPr="00D34CFF">
              <w:rPr>
                <w:rFonts w:eastAsia="Arial" w:cs="Arial"/>
              </w:rPr>
              <w:t xml:space="preserve">Second </w:t>
            </w:r>
            <w:proofErr w:type="spellStart"/>
            <w:r w:rsidRPr="00D34CFF">
              <w:rPr>
                <w:rFonts w:eastAsia="Arial" w:cs="Arial"/>
              </w:rPr>
              <w:t>reservation</w:t>
            </w:r>
            <w:proofErr w:type="spellEnd"/>
            <w:r w:rsidRPr="00D34CFF">
              <w:rPr>
                <w:rFonts w:eastAsia="Arial" w:cs="Arial"/>
              </w:rPr>
              <w:t xml:space="preserve"> </w:t>
            </w:r>
            <w:proofErr w:type="spellStart"/>
            <w:r w:rsidRPr="00D34CFF">
              <w:rPr>
                <w:rFonts w:eastAsia="Arial" w:cs="Arial"/>
              </w:rPr>
              <w:t>reference</w:t>
            </w:r>
            <w:proofErr w:type="spellEnd"/>
          </w:p>
          <w:p w14:paraId="550138BF" w14:textId="24469D3E" w:rsidR="00D34CFF" w:rsidRPr="000A13BF" w:rsidRDefault="00D34CFF" w:rsidP="00431668">
            <w:pPr>
              <w:rPr>
                <w:rFonts w:eastAsia="Arial" w:cs="Arial"/>
                <w:highlight w:val="yellow"/>
              </w:rPr>
            </w:pPr>
          </w:p>
        </w:tc>
        <w:tc>
          <w:tcPr>
            <w:tcW w:w="2984" w:type="dxa"/>
          </w:tcPr>
          <w:p w14:paraId="2AEAE156" w14:textId="77777777" w:rsidR="00D34CFF" w:rsidRPr="1C366846" w:rsidRDefault="00D34CFF" w:rsidP="00431668">
            <w:pPr>
              <w:rPr>
                <w:rFonts w:eastAsia="Arial" w:cs="Arial"/>
                <w:highlight w:val="yellow"/>
              </w:rPr>
            </w:pPr>
          </w:p>
        </w:tc>
        <w:tc>
          <w:tcPr>
            <w:tcW w:w="3120" w:type="dxa"/>
          </w:tcPr>
          <w:p w14:paraId="0FD373F1" w14:textId="77777777" w:rsidR="00D34CFF" w:rsidRPr="000A13BF" w:rsidRDefault="00D34CFF" w:rsidP="00431668">
            <w:pPr>
              <w:rPr>
                <w:rFonts w:eastAsia="Arial" w:cs="Arial"/>
              </w:rPr>
            </w:pPr>
          </w:p>
        </w:tc>
      </w:tr>
      <w:tr w:rsidR="00D34CFF" w14:paraId="704FF81E" w14:textId="77777777" w:rsidTr="00431668">
        <w:trPr>
          <w:trHeight w:val="820"/>
        </w:trPr>
        <w:tc>
          <w:tcPr>
            <w:tcW w:w="3256" w:type="dxa"/>
          </w:tcPr>
          <w:p w14:paraId="101DFD55" w14:textId="77777777" w:rsidR="00D34CFF" w:rsidRPr="00DC361C" w:rsidRDefault="00D34CFF" w:rsidP="00431668">
            <w:pPr>
              <w:rPr>
                <w:rFonts w:eastAsia="Arial" w:cs="Arial"/>
              </w:rPr>
            </w:pPr>
          </w:p>
        </w:tc>
        <w:tc>
          <w:tcPr>
            <w:tcW w:w="2984" w:type="dxa"/>
          </w:tcPr>
          <w:p w14:paraId="698C5562" w14:textId="77777777" w:rsidR="00D34CFF" w:rsidRPr="1C366846" w:rsidRDefault="00D34CFF" w:rsidP="00431668">
            <w:pPr>
              <w:rPr>
                <w:rFonts w:eastAsia="Arial" w:cs="Arial"/>
                <w:highlight w:val="yellow"/>
              </w:rPr>
            </w:pPr>
          </w:p>
        </w:tc>
        <w:tc>
          <w:tcPr>
            <w:tcW w:w="3120" w:type="dxa"/>
          </w:tcPr>
          <w:p w14:paraId="47B47096" w14:textId="77777777" w:rsidR="00D34CFF" w:rsidRPr="000A13BF" w:rsidRDefault="00D34CFF" w:rsidP="00431668">
            <w:pPr>
              <w:rPr>
                <w:rFonts w:eastAsia="Arial" w:cs="Arial"/>
              </w:rPr>
            </w:pPr>
          </w:p>
        </w:tc>
      </w:tr>
    </w:tbl>
    <w:p w14:paraId="46EE77A1" w14:textId="77777777" w:rsidR="00D34CFF" w:rsidRPr="00095069" w:rsidRDefault="00D34CFF" w:rsidP="00D34CFF">
      <w:pPr>
        <w:rPr>
          <w:rFonts w:eastAsia="Arial" w:cs="Arial"/>
          <w:sz w:val="22"/>
          <w:szCs w:val="22"/>
        </w:rPr>
      </w:pPr>
    </w:p>
    <w:p w14:paraId="0DECBFE6" w14:textId="77777777" w:rsidR="00D34CFF" w:rsidRDefault="00D34CFF" w:rsidP="00D34CFF">
      <w:pPr>
        <w:rPr>
          <w:rFonts w:eastAsia="Arial" w:cs="Arial"/>
          <w:kern w:val="32"/>
          <w:szCs w:val="20"/>
          <w:lang w:val="en-GB"/>
        </w:rPr>
      </w:pPr>
      <w:r w:rsidRPr="00D34CFF">
        <w:rPr>
          <w:rFonts w:eastAsia="Arial" w:cs="Arial"/>
          <w:kern w:val="32"/>
          <w:szCs w:val="20"/>
          <w:lang w:val="en-GB"/>
        </w:rPr>
        <w:t>It is confirmed that this tender shall remain valid until the expiry of the tender validity period as specified in the tender documents.</w:t>
      </w:r>
    </w:p>
    <w:p w14:paraId="6C755059" w14:textId="77777777" w:rsidR="00D34CFF" w:rsidRDefault="00D34CFF" w:rsidP="00D34CFF">
      <w:pPr>
        <w:rPr>
          <w:rFonts w:eastAsia="Arial" w:cs="Arial"/>
          <w:kern w:val="32"/>
          <w:szCs w:val="20"/>
          <w:lang w:val="en-GB"/>
        </w:rPr>
      </w:pPr>
    </w:p>
    <w:p w14:paraId="4D5DED13" w14:textId="444C1149" w:rsidR="00D34CFF" w:rsidRPr="00D34CFF" w:rsidRDefault="00D34CFF" w:rsidP="00D34CFF">
      <w:pPr>
        <w:rPr>
          <w:rFonts w:eastAsia="Arial" w:cs="Arial"/>
          <w:kern w:val="32"/>
          <w:szCs w:val="20"/>
          <w:lang w:val="en-GB"/>
        </w:rPr>
      </w:pPr>
      <w:r>
        <w:rPr>
          <w:rFonts w:eastAsia="Arial" w:cs="Arial"/>
          <w:kern w:val="32"/>
          <w:szCs w:val="20"/>
          <w:lang w:val="en-GB"/>
        </w:rPr>
        <w:lastRenderedPageBreak/>
        <w:t>Yours sincerely</w:t>
      </w:r>
    </w:p>
    <w:p w14:paraId="0B941A3A" w14:textId="77777777" w:rsidR="00D34CFF" w:rsidRPr="00D34CFF" w:rsidRDefault="00D34CFF" w:rsidP="00D34CFF">
      <w:pPr>
        <w:rPr>
          <w:rFonts w:eastAsia="Arial" w:cs="Arial"/>
          <w:lang w:val="en-GB"/>
        </w:rPr>
      </w:pPr>
    </w:p>
    <w:p w14:paraId="4BBEE29C" w14:textId="77777777" w:rsidR="00D34CFF" w:rsidRPr="00120C6C" w:rsidRDefault="00D34CFF" w:rsidP="00D34CFF">
      <w:pPr>
        <w:rPr>
          <w:rFonts w:eastAsia="Arial" w:cs="Arial"/>
          <w:highlight w:val="yellow"/>
        </w:rPr>
      </w:pPr>
      <w:r w:rsidRPr="0D97B348">
        <w:rPr>
          <w:rFonts w:eastAsia="Arial" w:cs="Arial"/>
          <w:highlight w:val="yellow"/>
        </w:rPr>
        <w:t>[NN]</w:t>
      </w:r>
    </w:p>
    <w:p w14:paraId="750855B5" w14:textId="353FE9B9" w:rsidR="00D34CFF" w:rsidRDefault="00D34CFF" w:rsidP="00D34CFF">
      <w:pPr>
        <w:rPr>
          <w:rFonts w:eastAsia="Arial" w:cs="Arial"/>
        </w:rPr>
      </w:pPr>
      <w:r w:rsidRPr="0D97B348">
        <w:rPr>
          <w:rFonts w:eastAsia="Arial" w:cs="Arial"/>
          <w:highlight w:val="yellow"/>
        </w:rPr>
        <w:t>[</w:t>
      </w:r>
      <w:proofErr w:type="spellStart"/>
      <w:r w:rsidRPr="0D97B348">
        <w:rPr>
          <w:rFonts w:eastAsia="Arial" w:cs="Arial"/>
          <w:highlight w:val="yellow"/>
        </w:rPr>
        <w:t>Tite</w:t>
      </w:r>
      <w:r>
        <w:rPr>
          <w:rFonts w:eastAsia="Arial" w:cs="Arial"/>
        </w:rPr>
        <w:t>l</w:t>
      </w:r>
      <w:proofErr w:type="spellEnd"/>
      <w:r>
        <w:rPr>
          <w:rFonts w:eastAsia="Arial" w:cs="Arial"/>
        </w:rPr>
        <w:t>]</w:t>
      </w:r>
    </w:p>
    <w:p w14:paraId="568A16DF" w14:textId="77777777" w:rsidR="00D34CFF" w:rsidRPr="00120C6C" w:rsidRDefault="00D34CFF" w:rsidP="0D97B348">
      <w:pPr>
        <w:rPr>
          <w:rFonts w:eastAsia="Arial" w:cs="Arial"/>
        </w:rPr>
      </w:pPr>
    </w:p>
    <w:sectPr w:rsidR="00D34CFF" w:rsidRPr="00120C6C" w:rsidSect="003628D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55F68"/>
    <w:multiLevelType w:val="hybridMultilevel"/>
    <w:tmpl w:val="921A6D6C"/>
    <w:lvl w:ilvl="0" w:tplc="9AB0B918">
      <w:start w:val="1"/>
      <w:numFmt w:val="bullet"/>
      <w:lvlText w:val=""/>
      <w:lvlJc w:val="left"/>
      <w:pPr>
        <w:ind w:left="1776" w:hanging="360"/>
      </w:pPr>
      <w:rPr>
        <w:rFonts w:ascii="Symbol" w:hAnsi="Symbol" w:hint="default"/>
      </w:rPr>
    </w:lvl>
    <w:lvl w:ilvl="1" w:tplc="71D0942A">
      <w:start w:val="1"/>
      <w:numFmt w:val="bullet"/>
      <w:lvlText w:val="o"/>
      <w:lvlJc w:val="left"/>
      <w:pPr>
        <w:ind w:left="2496" w:hanging="360"/>
      </w:pPr>
      <w:rPr>
        <w:rFonts w:ascii="Courier New" w:hAnsi="Courier New" w:cs="Courier New" w:hint="default"/>
      </w:rPr>
    </w:lvl>
    <w:lvl w:ilvl="2" w:tplc="B6FC5D04" w:tentative="1">
      <w:start w:val="1"/>
      <w:numFmt w:val="bullet"/>
      <w:lvlText w:val=""/>
      <w:lvlJc w:val="left"/>
      <w:pPr>
        <w:ind w:left="3216" w:hanging="360"/>
      </w:pPr>
      <w:rPr>
        <w:rFonts w:ascii="Wingdings" w:hAnsi="Wingdings" w:hint="default"/>
      </w:rPr>
    </w:lvl>
    <w:lvl w:ilvl="3" w:tplc="DFA09528" w:tentative="1">
      <w:start w:val="1"/>
      <w:numFmt w:val="bullet"/>
      <w:lvlText w:val=""/>
      <w:lvlJc w:val="left"/>
      <w:pPr>
        <w:ind w:left="3936" w:hanging="360"/>
      </w:pPr>
      <w:rPr>
        <w:rFonts w:ascii="Symbol" w:hAnsi="Symbol" w:hint="default"/>
      </w:rPr>
    </w:lvl>
    <w:lvl w:ilvl="4" w:tplc="CB08ADF6" w:tentative="1">
      <w:start w:val="1"/>
      <w:numFmt w:val="bullet"/>
      <w:lvlText w:val="o"/>
      <w:lvlJc w:val="left"/>
      <w:pPr>
        <w:ind w:left="4656" w:hanging="360"/>
      </w:pPr>
      <w:rPr>
        <w:rFonts w:ascii="Courier New" w:hAnsi="Courier New" w:cs="Courier New" w:hint="default"/>
      </w:rPr>
    </w:lvl>
    <w:lvl w:ilvl="5" w:tplc="3E64DD30" w:tentative="1">
      <w:start w:val="1"/>
      <w:numFmt w:val="bullet"/>
      <w:lvlText w:val=""/>
      <w:lvlJc w:val="left"/>
      <w:pPr>
        <w:ind w:left="5376" w:hanging="360"/>
      </w:pPr>
      <w:rPr>
        <w:rFonts w:ascii="Wingdings" w:hAnsi="Wingdings" w:hint="default"/>
      </w:rPr>
    </w:lvl>
    <w:lvl w:ilvl="6" w:tplc="36B67354" w:tentative="1">
      <w:start w:val="1"/>
      <w:numFmt w:val="bullet"/>
      <w:lvlText w:val=""/>
      <w:lvlJc w:val="left"/>
      <w:pPr>
        <w:ind w:left="6096" w:hanging="360"/>
      </w:pPr>
      <w:rPr>
        <w:rFonts w:ascii="Symbol" w:hAnsi="Symbol" w:hint="default"/>
      </w:rPr>
    </w:lvl>
    <w:lvl w:ilvl="7" w:tplc="D5F82DF2" w:tentative="1">
      <w:start w:val="1"/>
      <w:numFmt w:val="bullet"/>
      <w:lvlText w:val="o"/>
      <w:lvlJc w:val="left"/>
      <w:pPr>
        <w:ind w:left="6816" w:hanging="360"/>
      </w:pPr>
      <w:rPr>
        <w:rFonts w:ascii="Courier New" w:hAnsi="Courier New" w:cs="Courier New" w:hint="default"/>
      </w:rPr>
    </w:lvl>
    <w:lvl w:ilvl="8" w:tplc="1912452A" w:tentative="1">
      <w:start w:val="1"/>
      <w:numFmt w:val="bullet"/>
      <w:lvlText w:val=""/>
      <w:lvlJc w:val="left"/>
      <w:pPr>
        <w:ind w:left="7536" w:hanging="360"/>
      </w:pPr>
      <w:rPr>
        <w:rFonts w:ascii="Wingdings" w:hAnsi="Wingdings" w:hint="default"/>
      </w:rPr>
    </w:lvl>
  </w:abstractNum>
  <w:abstractNum w:abstractNumId="1" w15:restartNumberingAfterBreak="0">
    <w:nsid w:val="24896001"/>
    <w:multiLevelType w:val="hybridMultilevel"/>
    <w:tmpl w:val="2D50BC76"/>
    <w:lvl w:ilvl="0" w:tplc="43E8A6E8">
      <w:start w:val="1"/>
      <w:numFmt w:val="decimal"/>
      <w:lvlText w:val="%1."/>
      <w:lvlJc w:val="left"/>
      <w:pPr>
        <w:ind w:left="720" w:hanging="360"/>
      </w:pPr>
      <w:rPr>
        <w:rFonts w:hint="default"/>
      </w:rPr>
    </w:lvl>
    <w:lvl w:ilvl="1" w:tplc="B176B0CC" w:tentative="1">
      <w:start w:val="1"/>
      <w:numFmt w:val="lowerLetter"/>
      <w:lvlText w:val="%2."/>
      <w:lvlJc w:val="left"/>
      <w:pPr>
        <w:ind w:left="1440" w:hanging="360"/>
      </w:pPr>
    </w:lvl>
    <w:lvl w:ilvl="2" w:tplc="0E58A1D4" w:tentative="1">
      <w:start w:val="1"/>
      <w:numFmt w:val="lowerRoman"/>
      <w:lvlText w:val="%3."/>
      <w:lvlJc w:val="right"/>
      <w:pPr>
        <w:ind w:left="2160" w:hanging="180"/>
      </w:pPr>
    </w:lvl>
    <w:lvl w:ilvl="3" w:tplc="E4AA0EC2" w:tentative="1">
      <w:start w:val="1"/>
      <w:numFmt w:val="decimal"/>
      <w:lvlText w:val="%4."/>
      <w:lvlJc w:val="left"/>
      <w:pPr>
        <w:ind w:left="2880" w:hanging="360"/>
      </w:pPr>
    </w:lvl>
    <w:lvl w:ilvl="4" w:tplc="AC00272C" w:tentative="1">
      <w:start w:val="1"/>
      <w:numFmt w:val="lowerLetter"/>
      <w:lvlText w:val="%5."/>
      <w:lvlJc w:val="left"/>
      <w:pPr>
        <w:ind w:left="3600" w:hanging="360"/>
      </w:pPr>
    </w:lvl>
    <w:lvl w:ilvl="5" w:tplc="152467AA" w:tentative="1">
      <w:start w:val="1"/>
      <w:numFmt w:val="lowerRoman"/>
      <w:lvlText w:val="%6."/>
      <w:lvlJc w:val="right"/>
      <w:pPr>
        <w:ind w:left="4320" w:hanging="180"/>
      </w:pPr>
    </w:lvl>
    <w:lvl w:ilvl="6" w:tplc="814E004C" w:tentative="1">
      <w:start w:val="1"/>
      <w:numFmt w:val="decimal"/>
      <w:lvlText w:val="%7."/>
      <w:lvlJc w:val="left"/>
      <w:pPr>
        <w:ind w:left="5040" w:hanging="360"/>
      </w:pPr>
    </w:lvl>
    <w:lvl w:ilvl="7" w:tplc="D4901442" w:tentative="1">
      <w:start w:val="1"/>
      <w:numFmt w:val="lowerLetter"/>
      <w:lvlText w:val="%8."/>
      <w:lvlJc w:val="left"/>
      <w:pPr>
        <w:ind w:left="5760" w:hanging="360"/>
      </w:pPr>
    </w:lvl>
    <w:lvl w:ilvl="8" w:tplc="7A625EC4" w:tentative="1">
      <w:start w:val="1"/>
      <w:numFmt w:val="lowerRoman"/>
      <w:lvlText w:val="%9."/>
      <w:lvlJc w:val="right"/>
      <w:pPr>
        <w:ind w:left="6480" w:hanging="180"/>
      </w:pPr>
    </w:lvl>
  </w:abstractNum>
  <w:abstractNum w:abstractNumId="2" w15:restartNumberingAfterBreak="0">
    <w:nsid w:val="36EE107A"/>
    <w:multiLevelType w:val="hybridMultilevel"/>
    <w:tmpl w:val="B802A5D2"/>
    <w:lvl w:ilvl="0" w:tplc="C758EE58">
      <w:start w:val="1"/>
      <w:numFmt w:val="bullet"/>
      <w:lvlText w:val=""/>
      <w:lvlJc w:val="left"/>
      <w:pPr>
        <w:ind w:left="720" w:hanging="360"/>
      </w:pPr>
      <w:rPr>
        <w:rFonts w:ascii="Symbol" w:hAnsi="Symbol" w:hint="default"/>
      </w:rPr>
    </w:lvl>
    <w:lvl w:ilvl="1" w:tplc="4D96F2B2" w:tentative="1">
      <w:start w:val="1"/>
      <w:numFmt w:val="bullet"/>
      <w:lvlText w:val="o"/>
      <w:lvlJc w:val="left"/>
      <w:pPr>
        <w:ind w:left="1440" w:hanging="360"/>
      </w:pPr>
      <w:rPr>
        <w:rFonts w:ascii="Courier New" w:hAnsi="Courier New" w:cs="Courier New" w:hint="default"/>
      </w:rPr>
    </w:lvl>
    <w:lvl w:ilvl="2" w:tplc="2D2C64EA" w:tentative="1">
      <w:start w:val="1"/>
      <w:numFmt w:val="bullet"/>
      <w:lvlText w:val=""/>
      <w:lvlJc w:val="left"/>
      <w:pPr>
        <w:ind w:left="2160" w:hanging="360"/>
      </w:pPr>
      <w:rPr>
        <w:rFonts w:ascii="Wingdings" w:hAnsi="Wingdings" w:hint="default"/>
      </w:rPr>
    </w:lvl>
    <w:lvl w:ilvl="3" w:tplc="C67AC198" w:tentative="1">
      <w:start w:val="1"/>
      <w:numFmt w:val="bullet"/>
      <w:lvlText w:val=""/>
      <w:lvlJc w:val="left"/>
      <w:pPr>
        <w:ind w:left="2880" w:hanging="360"/>
      </w:pPr>
      <w:rPr>
        <w:rFonts w:ascii="Symbol" w:hAnsi="Symbol" w:hint="default"/>
      </w:rPr>
    </w:lvl>
    <w:lvl w:ilvl="4" w:tplc="7FB84E34" w:tentative="1">
      <w:start w:val="1"/>
      <w:numFmt w:val="bullet"/>
      <w:lvlText w:val="o"/>
      <w:lvlJc w:val="left"/>
      <w:pPr>
        <w:ind w:left="3600" w:hanging="360"/>
      </w:pPr>
      <w:rPr>
        <w:rFonts w:ascii="Courier New" w:hAnsi="Courier New" w:cs="Courier New" w:hint="default"/>
      </w:rPr>
    </w:lvl>
    <w:lvl w:ilvl="5" w:tplc="AA2AAEA8" w:tentative="1">
      <w:start w:val="1"/>
      <w:numFmt w:val="bullet"/>
      <w:lvlText w:val=""/>
      <w:lvlJc w:val="left"/>
      <w:pPr>
        <w:ind w:left="4320" w:hanging="360"/>
      </w:pPr>
      <w:rPr>
        <w:rFonts w:ascii="Wingdings" w:hAnsi="Wingdings" w:hint="default"/>
      </w:rPr>
    </w:lvl>
    <w:lvl w:ilvl="6" w:tplc="02D88198" w:tentative="1">
      <w:start w:val="1"/>
      <w:numFmt w:val="bullet"/>
      <w:lvlText w:val=""/>
      <w:lvlJc w:val="left"/>
      <w:pPr>
        <w:ind w:left="5040" w:hanging="360"/>
      </w:pPr>
      <w:rPr>
        <w:rFonts w:ascii="Symbol" w:hAnsi="Symbol" w:hint="default"/>
      </w:rPr>
    </w:lvl>
    <w:lvl w:ilvl="7" w:tplc="1F2AF184" w:tentative="1">
      <w:start w:val="1"/>
      <w:numFmt w:val="bullet"/>
      <w:lvlText w:val="o"/>
      <w:lvlJc w:val="left"/>
      <w:pPr>
        <w:ind w:left="5760" w:hanging="360"/>
      </w:pPr>
      <w:rPr>
        <w:rFonts w:ascii="Courier New" w:hAnsi="Courier New" w:cs="Courier New" w:hint="default"/>
      </w:rPr>
    </w:lvl>
    <w:lvl w:ilvl="8" w:tplc="14D6CFC4" w:tentative="1">
      <w:start w:val="1"/>
      <w:numFmt w:val="bullet"/>
      <w:lvlText w:val=""/>
      <w:lvlJc w:val="left"/>
      <w:pPr>
        <w:ind w:left="6480" w:hanging="360"/>
      </w:pPr>
      <w:rPr>
        <w:rFonts w:ascii="Wingdings" w:hAnsi="Wingdings" w:hint="default"/>
      </w:rPr>
    </w:lvl>
  </w:abstractNum>
  <w:abstractNum w:abstractNumId="3" w15:restartNumberingAfterBreak="0">
    <w:nsid w:val="3C7A5A3E"/>
    <w:multiLevelType w:val="hybridMultilevel"/>
    <w:tmpl w:val="6504D8F8"/>
    <w:lvl w:ilvl="0" w:tplc="8C1448A2">
      <w:numFmt w:val="bullet"/>
      <w:lvlText w:val=""/>
      <w:lvlJc w:val="left"/>
      <w:pPr>
        <w:ind w:left="720" w:hanging="360"/>
      </w:pPr>
      <w:rPr>
        <w:rFonts w:ascii="Symbol" w:eastAsia="Times New Roman" w:hAnsi="Symbol" w:cs="Times New Roman" w:hint="default"/>
      </w:rPr>
    </w:lvl>
    <w:lvl w:ilvl="1" w:tplc="F4B45060" w:tentative="1">
      <w:start w:val="1"/>
      <w:numFmt w:val="bullet"/>
      <w:lvlText w:val="o"/>
      <w:lvlJc w:val="left"/>
      <w:pPr>
        <w:ind w:left="1440" w:hanging="360"/>
      </w:pPr>
      <w:rPr>
        <w:rFonts w:ascii="Courier New" w:hAnsi="Courier New" w:cs="Courier New" w:hint="default"/>
      </w:rPr>
    </w:lvl>
    <w:lvl w:ilvl="2" w:tplc="F342B9D4" w:tentative="1">
      <w:start w:val="1"/>
      <w:numFmt w:val="bullet"/>
      <w:lvlText w:val=""/>
      <w:lvlJc w:val="left"/>
      <w:pPr>
        <w:ind w:left="2160" w:hanging="360"/>
      </w:pPr>
      <w:rPr>
        <w:rFonts w:ascii="Wingdings" w:hAnsi="Wingdings" w:hint="default"/>
      </w:rPr>
    </w:lvl>
    <w:lvl w:ilvl="3" w:tplc="AB149A8E" w:tentative="1">
      <w:start w:val="1"/>
      <w:numFmt w:val="bullet"/>
      <w:lvlText w:val=""/>
      <w:lvlJc w:val="left"/>
      <w:pPr>
        <w:ind w:left="2880" w:hanging="360"/>
      </w:pPr>
      <w:rPr>
        <w:rFonts w:ascii="Symbol" w:hAnsi="Symbol" w:hint="default"/>
      </w:rPr>
    </w:lvl>
    <w:lvl w:ilvl="4" w:tplc="C394AE9A" w:tentative="1">
      <w:start w:val="1"/>
      <w:numFmt w:val="bullet"/>
      <w:lvlText w:val="o"/>
      <w:lvlJc w:val="left"/>
      <w:pPr>
        <w:ind w:left="3600" w:hanging="360"/>
      </w:pPr>
      <w:rPr>
        <w:rFonts w:ascii="Courier New" w:hAnsi="Courier New" w:cs="Courier New" w:hint="default"/>
      </w:rPr>
    </w:lvl>
    <w:lvl w:ilvl="5" w:tplc="F4C6D03E" w:tentative="1">
      <w:start w:val="1"/>
      <w:numFmt w:val="bullet"/>
      <w:lvlText w:val=""/>
      <w:lvlJc w:val="left"/>
      <w:pPr>
        <w:ind w:left="4320" w:hanging="360"/>
      </w:pPr>
      <w:rPr>
        <w:rFonts w:ascii="Wingdings" w:hAnsi="Wingdings" w:hint="default"/>
      </w:rPr>
    </w:lvl>
    <w:lvl w:ilvl="6" w:tplc="51A213E2" w:tentative="1">
      <w:start w:val="1"/>
      <w:numFmt w:val="bullet"/>
      <w:lvlText w:val=""/>
      <w:lvlJc w:val="left"/>
      <w:pPr>
        <w:ind w:left="5040" w:hanging="360"/>
      </w:pPr>
      <w:rPr>
        <w:rFonts w:ascii="Symbol" w:hAnsi="Symbol" w:hint="default"/>
      </w:rPr>
    </w:lvl>
    <w:lvl w:ilvl="7" w:tplc="07AED766" w:tentative="1">
      <w:start w:val="1"/>
      <w:numFmt w:val="bullet"/>
      <w:lvlText w:val="o"/>
      <w:lvlJc w:val="left"/>
      <w:pPr>
        <w:ind w:left="5760" w:hanging="360"/>
      </w:pPr>
      <w:rPr>
        <w:rFonts w:ascii="Courier New" w:hAnsi="Courier New" w:cs="Courier New" w:hint="default"/>
      </w:rPr>
    </w:lvl>
    <w:lvl w:ilvl="8" w:tplc="03F05E60" w:tentative="1">
      <w:start w:val="1"/>
      <w:numFmt w:val="bullet"/>
      <w:lvlText w:val=""/>
      <w:lvlJc w:val="left"/>
      <w:pPr>
        <w:ind w:left="6480" w:hanging="360"/>
      </w:pPr>
      <w:rPr>
        <w:rFonts w:ascii="Wingdings" w:hAnsi="Wingdings" w:hint="default"/>
      </w:rPr>
    </w:lvl>
  </w:abstractNum>
  <w:abstractNum w:abstractNumId="4" w15:restartNumberingAfterBreak="0">
    <w:nsid w:val="7921312B"/>
    <w:multiLevelType w:val="multilevel"/>
    <w:tmpl w:val="1D10593E"/>
    <w:lvl w:ilvl="0">
      <w:start w:val="1"/>
      <w:numFmt w:val="decimal"/>
      <w:lvlText w:val="%1."/>
      <w:lvlJc w:val="left"/>
      <w:pPr>
        <w:ind w:left="720" w:hanging="360"/>
      </w:pPr>
    </w:lvl>
    <w:lvl w:ilvl="1">
      <w:start w:val="2"/>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70532692">
    <w:abstractNumId w:val="4"/>
  </w:num>
  <w:num w:numId="2" w16cid:durableId="281694289">
    <w:abstractNumId w:val="0"/>
  </w:num>
  <w:num w:numId="3" w16cid:durableId="88354987">
    <w:abstractNumId w:val="2"/>
  </w:num>
  <w:num w:numId="4" w16cid:durableId="356319387">
    <w:abstractNumId w:val="3"/>
  </w:num>
  <w:num w:numId="5" w16cid:durableId="8700714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F20"/>
    <w:rsid w:val="0000080D"/>
    <w:rsid w:val="00000D74"/>
    <w:rsid w:val="00002020"/>
    <w:rsid w:val="000023E6"/>
    <w:rsid w:val="00002A8C"/>
    <w:rsid w:val="00003116"/>
    <w:rsid w:val="00004888"/>
    <w:rsid w:val="000049A7"/>
    <w:rsid w:val="00004BFE"/>
    <w:rsid w:val="0000578D"/>
    <w:rsid w:val="0000645D"/>
    <w:rsid w:val="00007E02"/>
    <w:rsid w:val="000106BC"/>
    <w:rsid w:val="00013692"/>
    <w:rsid w:val="00014478"/>
    <w:rsid w:val="00014C87"/>
    <w:rsid w:val="0001649A"/>
    <w:rsid w:val="00016889"/>
    <w:rsid w:val="00016B94"/>
    <w:rsid w:val="00017457"/>
    <w:rsid w:val="000179A6"/>
    <w:rsid w:val="00017D83"/>
    <w:rsid w:val="00017FDE"/>
    <w:rsid w:val="00020111"/>
    <w:rsid w:val="0002032B"/>
    <w:rsid w:val="00020852"/>
    <w:rsid w:val="00021177"/>
    <w:rsid w:val="00021F30"/>
    <w:rsid w:val="00023034"/>
    <w:rsid w:val="00023EF8"/>
    <w:rsid w:val="00024C66"/>
    <w:rsid w:val="0002659F"/>
    <w:rsid w:val="000272E7"/>
    <w:rsid w:val="000306CD"/>
    <w:rsid w:val="00031244"/>
    <w:rsid w:val="000312AA"/>
    <w:rsid w:val="00031DA8"/>
    <w:rsid w:val="0003293B"/>
    <w:rsid w:val="00033C3C"/>
    <w:rsid w:val="00034288"/>
    <w:rsid w:val="00034988"/>
    <w:rsid w:val="00034F5C"/>
    <w:rsid w:val="0003671A"/>
    <w:rsid w:val="0003683C"/>
    <w:rsid w:val="00036CC4"/>
    <w:rsid w:val="000378C3"/>
    <w:rsid w:val="0004095D"/>
    <w:rsid w:val="00040D98"/>
    <w:rsid w:val="00041449"/>
    <w:rsid w:val="000421D1"/>
    <w:rsid w:val="00042642"/>
    <w:rsid w:val="000433F4"/>
    <w:rsid w:val="0004418F"/>
    <w:rsid w:val="000458A7"/>
    <w:rsid w:val="00045BAD"/>
    <w:rsid w:val="00046265"/>
    <w:rsid w:val="00046B60"/>
    <w:rsid w:val="00047F98"/>
    <w:rsid w:val="0005014C"/>
    <w:rsid w:val="000508DA"/>
    <w:rsid w:val="00050D64"/>
    <w:rsid w:val="00053A54"/>
    <w:rsid w:val="00054A69"/>
    <w:rsid w:val="00055B93"/>
    <w:rsid w:val="00056512"/>
    <w:rsid w:val="00056D8D"/>
    <w:rsid w:val="00057B23"/>
    <w:rsid w:val="00060AB4"/>
    <w:rsid w:val="00063704"/>
    <w:rsid w:val="000642F6"/>
    <w:rsid w:val="00066652"/>
    <w:rsid w:val="000669DA"/>
    <w:rsid w:val="00066BB1"/>
    <w:rsid w:val="00067DEF"/>
    <w:rsid w:val="00070EC9"/>
    <w:rsid w:val="00071ACC"/>
    <w:rsid w:val="00071B67"/>
    <w:rsid w:val="00073FB6"/>
    <w:rsid w:val="00074530"/>
    <w:rsid w:val="000746CC"/>
    <w:rsid w:val="000748CA"/>
    <w:rsid w:val="00074FDD"/>
    <w:rsid w:val="000752D1"/>
    <w:rsid w:val="000753E9"/>
    <w:rsid w:val="000764C2"/>
    <w:rsid w:val="000778D2"/>
    <w:rsid w:val="00080188"/>
    <w:rsid w:val="00080B7E"/>
    <w:rsid w:val="00080EDA"/>
    <w:rsid w:val="0008129E"/>
    <w:rsid w:val="00083889"/>
    <w:rsid w:val="000838C4"/>
    <w:rsid w:val="000844C2"/>
    <w:rsid w:val="00084AF4"/>
    <w:rsid w:val="000857B1"/>
    <w:rsid w:val="000859BA"/>
    <w:rsid w:val="00086374"/>
    <w:rsid w:val="000869EE"/>
    <w:rsid w:val="00086E5A"/>
    <w:rsid w:val="000910BC"/>
    <w:rsid w:val="00091444"/>
    <w:rsid w:val="00092E49"/>
    <w:rsid w:val="00093BF8"/>
    <w:rsid w:val="00094043"/>
    <w:rsid w:val="00095069"/>
    <w:rsid w:val="00095097"/>
    <w:rsid w:val="00095976"/>
    <w:rsid w:val="00097754"/>
    <w:rsid w:val="000979E9"/>
    <w:rsid w:val="00097DDF"/>
    <w:rsid w:val="000A059C"/>
    <w:rsid w:val="000A0747"/>
    <w:rsid w:val="000A08C0"/>
    <w:rsid w:val="000A0A8B"/>
    <w:rsid w:val="000A0B2D"/>
    <w:rsid w:val="000A13BF"/>
    <w:rsid w:val="000A1EBB"/>
    <w:rsid w:val="000A23FE"/>
    <w:rsid w:val="000A2845"/>
    <w:rsid w:val="000A2B58"/>
    <w:rsid w:val="000A34DC"/>
    <w:rsid w:val="000A3AB9"/>
    <w:rsid w:val="000A4023"/>
    <w:rsid w:val="000A58D6"/>
    <w:rsid w:val="000A61DA"/>
    <w:rsid w:val="000A7964"/>
    <w:rsid w:val="000B0604"/>
    <w:rsid w:val="000B2895"/>
    <w:rsid w:val="000B29A1"/>
    <w:rsid w:val="000B2F75"/>
    <w:rsid w:val="000B30B9"/>
    <w:rsid w:val="000B30BC"/>
    <w:rsid w:val="000B3FA4"/>
    <w:rsid w:val="000B5476"/>
    <w:rsid w:val="000B5936"/>
    <w:rsid w:val="000B6284"/>
    <w:rsid w:val="000B665F"/>
    <w:rsid w:val="000B7651"/>
    <w:rsid w:val="000C07A6"/>
    <w:rsid w:val="000C1F72"/>
    <w:rsid w:val="000C2353"/>
    <w:rsid w:val="000C26EB"/>
    <w:rsid w:val="000C3AD7"/>
    <w:rsid w:val="000C3F85"/>
    <w:rsid w:val="000C4895"/>
    <w:rsid w:val="000C4C1F"/>
    <w:rsid w:val="000C5B6D"/>
    <w:rsid w:val="000C6306"/>
    <w:rsid w:val="000C7AD6"/>
    <w:rsid w:val="000D0D54"/>
    <w:rsid w:val="000D0ECA"/>
    <w:rsid w:val="000D31B3"/>
    <w:rsid w:val="000D3770"/>
    <w:rsid w:val="000D4164"/>
    <w:rsid w:val="000D4A2E"/>
    <w:rsid w:val="000D51B5"/>
    <w:rsid w:val="000D52C4"/>
    <w:rsid w:val="000E0860"/>
    <w:rsid w:val="000E1B0C"/>
    <w:rsid w:val="000E2705"/>
    <w:rsid w:val="000E2C3E"/>
    <w:rsid w:val="000E32ED"/>
    <w:rsid w:val="000E58CE"/>
    <w:rsid w:val="000E622E"/>
    <w:rsid w:val="000F038C"/>
    <w:rsid w:val="000F0B2A"/>
    <w:rsid w:val="000F0B77"/>
    <w:rsid w:val="000F100A"/>
    <w:rsid w:val="000F11E2"/>
    <w:rsid w:val="000F1FED"/>
    <w:rsid w:val="000F3882"/>
    <w:rsid w:val="000F3890"/>
    <w:rsid w:val="000F3F7B"/>
    <w:rsid w:val="000F446E"/>
    <w:rsid w:val="000F465B"/>
    <w:rsid w:val="000F5AE5"/>
    <w:rsid w:val="000F7040"/>
    <w:rsid w:val="000F7F98"/>
    <w:rsid w:val="00102995"/>
    <w:rsid w:val="00102EDA"/>
    <w:rsid w:val="00103DC2"/>
    <w:rsid w:val="0010465C"/>
    <w:rsid w:val="001066FE"/>
    <w:rsid w:val="00106E81"/>
    <w:rsid w:val="00110BDF"/>
    <w:rsid w:val="00111E72"/>
    <w:rsid w:val="00111EB0"/>
    <w:rsid w:val="001120B6"/>
    <w:rsid w:val="00112A56"/>
    <w:rsid w:val="00112C45"/>
    <w:rsid w:val="00113900"/>
    <w:rsid w:val="00113B35"/>
    <w:rsid w:val="00113E6A"/>
    <w:rsid w:val="0011626A"/>
    <w:rsid w:val="00116F46"/>
    <w:rsid w:val="00117765"/>
    <w:rsid w:val="001202E2"/>
    <w:rsid w:val="0012032F"/>
    <w:rsid w:val="00120C6C"/>
    <w:rsid w:val="00120F70"/>
    <w:rsid w:val="001214E7"/>
    <w:rsid w:val="00121515"/>
    <w:rsid w:val="00122A27"/>
    <w:rsid w:val="00124ABD"/>
    <w:rsid w:val="001253F5"/>
    <w:rsid w:val="00125A17"/>
    <w:rsid w:val="00127C8E"/>
    <w:rsid w:val="00130F38"/>
    <w:rsid w:val="00131B25"/>
    <w:rsid w:val="00133C33"/>
    <w:rsid w:val="00135A44"/>
    <w:rsid w:val="00135D54"/>
    <w:rsid w:val="0013777E"/>
    <w:rsid w:val="001424A8"/>
    <w:rsid w:val="001426D1"/>
    <w:rsid w:val="00142F0D"/>
    <w:rsid w:val="00143381"/>
    <w:rsid w:val="001433E3"/>
    <w:rsid w:val="00143C39"/>
    <w:rsid w:val="00144207"/>
    <w:rsid w:val="0014452F"/>
    <w:rsid w:val="00145F4E"/>
    <w:rsid w:val="001470E0"/>
    <w:rsid w:val="00150576"/>
    <w:rsid w:val="0015077F"/>
    <w:rsid w:val="001519BE"/>
    <w:rsid w:val="00151BC5"/>
    <w:rsid w:val="00152238"/>
    <w:rsid w:val="001524D4"/>
    <w:rsid w:val="0015256B"/>
    <w:rsid w:val="00152EC7"/>
    <w:rsid w:val="001530AA"/>
    <w:rsid w:val="00153A25"/>
    <w:rsid w:val="00154DBE"/>
    <w:rsid w:val="00155D53"/>
    <w:rsid w:val="00155E7C"/>
    <w:rsid w:val="001564C6"/>
    <w:rsid w:val="00156C5D"/>
    <w:rsid w:val="00156FD9"/>
    <w:rsid w:val="00157567"/>
    <w:rsid w:val="001604F7"/>
    <w:rsid w:val="00160B25"/>
    <w:rsid w:val="00161665"/>
    <w:rsid w:val="00161C4A"/>
    <w:rsid w:val="00161E2A"/>
    <w:rsid w:val="00162FB2"/>
    <w:rsid w:val="0016447E"/>
    <w:rsid w:val="00164BA7"/>
    <w:rsid w:val="00164CED"/>
    <w:rsid w:val="00164D7A"/>
    <w:rsid w:val="001651C8"/>
    <w:rsid w:val="001669CC"/>
    <w:rsid w:val="00166E88"/>
    <w:rsid w:val="0016763A"/>
    <w:rsid w:val="001679BF"/>
    <w:rsid w:val="00170629"/>
    <w:rsid w:val="001706D5"/>
    <w:rsid w:val="00171754"/>
    <w:rsid w:val="00172C4C"/>
    <w:rsid w:val="0017370A"/>
    <w:rsid w:val="00173944"/>
    <w:rsid w:val="00174259"/>
    <w:rsid w:val="0017456E"/>
    <w:rsid w:val="001748F3"/>
    <w:rsid w:val="00175BD5"/>
    <w:rsid w:val="00176F21"/>
    <w:rsid w:val="00177001"/>
    <w:rsid w:val="00181BCE"/>
    <w:rsid w:val="00182766"/>
    <w:rsid w:val="00183127"/>
    <w:rsid w:val="0018366A"/>
    <w:rsid w:val="00183763"/>
    <w:rsid w:val="00183CD1"/>
    <w:rsid w:val="0018421D"/>
    <w:rsid w:val="00184698"/>
    <w:rsid w:val="0018493A"/>
    <w:rsid w:val="00185E28"/>
    <w:rsid w:val="00186821"/>
    <w:rsid w:val="00187722"/>
    <w:rsid w:val="001878A6"/>
    <w:rsid w:val="0019036A"/>
    <w:rsid w:val="00190597"/>
    <w:rsid w:val="00190FB8"/>
    <w:rsid w:val="001926A3"/>
    <w:rsid w:val="00193152"/>
    <w:rsid w:val="001947CA"/>
    <w:rsid w:val="00194D2B"/>
    <w:rsid w:val="001964B2"/>
    <w:rsid w:val="00196B44"/>
    <w:rsid w:val="00197C1A"/>
    <w:rsid w:val="001A18B8"/>
    <w:rsid w:val="001A241B"/>
    <w:rsid w:val="001A242C"/>
    <w:rsid w:val="001A311F"/>
    <w:rsid w:val="001A3E4A"/>
    <w:rsid w:val="001A5624"/>
    <w:rsid w:val="001A6783"/>
    <w:rsid w:val="001A6A77"/>
    <w:rsid w:val="001A6F46"/>
    <w:rsid w:val="001A78F4"/>
    <w:rsid w:val="001B0BEE"/>
    <w:rsid w:val="001B1326"/>
    <w:rsid w:val="001B27BC"/>
    <w:rsid w:val="001B2C1A"/>
    <w:rsid w:val="001B3614"/>
    <w:rsid w:val="001B47A6"/>
    <w:rsid w:val="001B496E"/>
    <w:rsid w:val="001B5097"/>
    <w:rsid w:val="001B526C"/>
    <w:rsid w:val="001B7507"/>
    <w:rsid w:val="001B7BF2"/>
    <w:rsid w:val="001C0D54"/>
    <w:rsid w:val="001C0DB6"/>
    <w:rsid w:val="001C18E6"/>
    <w:rsid w:val="001C2396"/>
    <w:rsid w:val="001C2641"/>
    <w:rsid w:val="001C3704"/>
    <w:rsid w:val="001C687C"/>
    <w:rsid w:val="001C6D93"/>
    <w:rsid w:val="001C705E"/>
    <w:rsid w:val="001C7168"/>
    <w:rsid w:val="001C7D5F"/>
    <w:rsid w:val="001D09BB"/>
    <w:rsid w:val="001D0CF7"/>
    <w:rsid w:val="001D1C7B"/>
    <w:rsid w:val="001D2140"/>
    <w:rsid w:val="001D2229"/>
    <w:rsid w:val="001D3BB7"/>
    <w:rsid w:val="001D3FB2"/>
    <w:rsid w:val="001D42B4"/>
    <w:rsid w:val="001D4420"/>
    <w:rsid w:val="001D45F0"/>
    <w:rsid w:val="001D4CC1"/>
    <w:rsid w:val="001D5C72"/>
    <w:rsid w:val="001D794D"/>
    <w:rsid w:val="001D79F7"/>
    <w:rsid w:val="001E0642"/>
    <w:rsid w:val="001E1EC5"/>
    <w:rsid w:val="001E2B86"/>
    <w:rsid w:val="001E2C22"/>
    <w:rsid w:val="001E2F37"/>
    <w:rsid w:val="001E3230"/>
    <w:rsid w:val="001E59BA"/>
    <w:rsid w:val="001E6AC5"/>
    <w:rsid w:val="001E7C2F"/>
    <w:rsid w:val="001F05EE"/>
    <w:rsid w:val="001F0EE7"/>
    <w:rsid w:val="001F216F"/>
    <w:rsid w:val="001F249A"/>
    <w:rsid w:val="001F2879"/>
    <w:rsid w:val="001F33CC"/>
    <w:rsid w:val="001F37F3"/>
    <w:rsid w:val="001F38B9"/>
    <w:rsid w:val="001F4BD0"/>
    <w:rsid w:val="001F5148"/>
    <w:rsid w:val="001F7305"/>
    <w:rsid w:val="001F798C"/>
    <w:rsid w:val="001F7A7A"/>
    <w:rsid w:val="001F7DD4"/>
    <w:rsid w:val="002009AB"/>
    <w:rsid w:val="002019E2"/>
    <w:rsid w:val="00201F11"/>
    <w:rsid w:val="00202618"/>
    <w:rsid w:val="00202C0C"/>
    <w:rsid w:val="0020312B"/>
    <w:rsid w:val="002038B8"/>
    <w:rsid w:val="00203943"/>
    <w:rsid w:val="00203CC9"/>
    <w:rsid w:val="002043A0"/>
    <w:rsid w:val="00207A9F"/>
    <w:rsid w:val="0021086F"/>
    <w:rsid w:val="00212AD2"/>
    <w:rsid w:val="00212BB0"/>
    <w:rsid w:val="00215193"/>
    <w:rsid w:val="00215CD3"/>
    <w:rsid w:val="00216954"/>
    <w:rsid w:val="0021698D"/>
    <w:rsid w:val="002206A9"/>
    <w:rsid w:val="00221391"/>
    <w:rsid w:val="00221C4F"/>
    <w:rsid w:val="0022374A"/>
    <w:rsid w:val="00223861"/>
    <w:rsid w:val="002244D9"/>
    <w:rsid w:val="002262FE"/>
    <w:rsid w:val="002301B5"/>
    <w:rsid w:val="00230C68"/>
    <w:rsid w:val="00232030"/>
    <w:rsid w:val="00232690"/>
    <w:rsid w:val="00232B70"/>
    <w:rsid w:val="002342AA"/>
    <w:rsid w:val="00234ADA"/>
    <w:rsid w:val="002401D7"/>
    <w:rsid w:val="00241D78"/>
    <w:rsid w:val="00241ED9"/>
    <w:rsid w:val="0024303E"/>
    <w:rsid w:val="002435C9"/>
    <w:rsid w:val="00245C0A"/>
    <w:rsid w:val="00247091"/>
    <w:rsid w:val="0024718B"/>
    <w:rsid w:val="002508AE"/>
    <w:rsid w:val="00251671"/>
    <w:rsid w:val="002518F1"/>
    <w:rsid w:val="0025208C"/>
    <w:rsid w:val="002536B6"/>
    <w:rsid w:val="00253B20"/>
    <w:rsid w:val="00253E77"/>
    <w:rsid w:val="002559BD"/>
    <w:rsid w:val="00255C88"/>
    <w:rsid w:val="00255FCF"/>
    <w:rsid w:val="0025790B"/>
    <w:rsid w:val="00257AEE"/>
    <w:rsid w:val="00257BF1"/>
    <w:rsid w:val="00257C9E"/>
    <w:rsid w:val="00261E3E"/>
    <w:rsid w:val="00261FFE"/>
    <w:rsid w:val="00263BC5"/>
    <w:rsid w:val="00266263"/>
    <w:rsid w:val="00266E3A"/>
    <w:rsid w:val="00266E49"/>
    <w:rsid w:val="002672A1"/>
    <w:rsid w:val="00267A24"/>
    <w:rsid w:val="00267ACA"/>
    <w:rsid w:val="002733CD"/>
    <w:rsid w:val="0027405E"/>
    <w:rsid w:val="00274245"/>
    <w:rsid w:val="0027468D"/>
    <w:rsid w:val="00275B16"/>
    <w:rsid w:val="00277A27"/>
    <w:rsid w:val="0028049A"/>
    <w:rsid w:val="00280D46"/>
    <w:rsid w:val="002823D0"/>
    <w:rsid w:val="002825D2"/>
    <w:rsid w:val="0028355C"/>
    <w:rsid w:val="00283F73"/>
    <w:rsid w:val="002857CE"/>
    <w:rsid w:val="00285821"/>
    <w:rsid w:val="00285F05"/>
    <w:rsid w:val="00290BF5"/>
    <w:rsid w:val="0029102A"/>
    <w:rsid w:val="0029146B"/>
    <w:rsid w:val="0029153F"/>
    <w:rsid w:val="00291647"/>
    <w:rsid w:val="00292BAC"/>
    <w:rsid w:val="002930CA"/>
    <w:rsid w:val="00293D98"/>
    <w:rsid w:val="00294AB4"/>
    <w:rsid w:val="00294E38"/>
    <w:rsid w:val="002958F7"/>
    <w:rsid w:val="00295A70"/>
    <w:rsid w:val="002A0735"/>
    <w:rsid w:val="002A1E08"/>
    <w:rsid w:val="002A2726"/>
    <w:rsid w:val="002A2DE2"/>
    <w:rsid w:val="002A2F59"/>
    <w:rsid w:val="002A5253"/>
    <w:rsid w:val="002A5324"/>
    <w:rsid w:val="002A62AC"/>
    <w:rsid w:val="002B026C"/>
    <w:rsid w:val="002B1368"/>
    <w:rsid w:val="002B1E09"/>
    <w:rsid w:val="002B23CC"/>
    <w:rsid w:val="002B3967"/>
    <w:rsid w:val="002B3A36"/>
    <w:rsid w:val="002B4CCB"/>
    <w:rsid w:val="002B6110"/>
    <w:rsid w:val="002B698B"/>
    <w:rsid w:val="002B6E44"/>
    <w:rsid w:val="002C0064"/>
    <w:rsid w:val="002C0673"/>
    <w:rsid w:val="002C08DD"/>
    <w:rsid w:val="002C1D12"/>
    <w:rsid w:val="002C3480"/>
    <w:rsid w:val="002C36A6"/>
    <w:rsid w:val="002C433B"/>
    <w:rsid w:val="002C4D7B"/>
    <w:rsid w:val="002C508B"/>
    <w:rsid w:val="002C5125"/>
    <w:rsid w:val="002C5356"/>
    <w:rsid w:val="002C5768"/>
    <w:rsid w:val="002C6673"/>
    <w:rsid w:val="002D0AC6"/>
    <w:rsid w:val="002D2844"/>
    <w:rsid w:val="002D5BD3"/>
    <w:rsid w:val="002D77CF"/>
    <w:rsid w:val="002D7CF1"/>
    <w:rsid w:val="002E07BA"/>
    <w:rsid w:val="002E0FB0"/>
    <w:rsid w:val="002E1262"/>
    <w:rsid w:val="002E1C79"/>
    <w:rsid w:val="002E1CD9"/>
    <w:rsid w:val="002E3667"/>
    <w:rsid w:val="002E3742"/>
    <w:rsid w:val="002E485D"/>
    <w:rsid w:val="002E542C"/>
    <w:rsid w:val="002E5718"/>
    <w:rsid w:val="002E58E5"/>
    <w:rsid w:val="002E65C6"/>
    <w:rsid w:val="002E75CD"/>
    <w:rsid w:val="002E7C2A"/>
    <w:rsid w:val="002F0643"/>
    <w:rsid w:val="002F3037"/>
    <w:rsid w:val="002F52B8"/>
    <w:rsid w:val="00301593"/>
    <w:rsid w:val="00302781"/>
    <w:rsid w:val="00302A0B"/>
    <w:rsid w:val="00302A40"/>
    <w:rsid w:val="003041EC"/>
    <w:rsid w:val="00305241"/>
    <w:rsid w:val="00305BC4"/>
    <w:rsid w:val="003062CC"/>
    <w:rsid w:val="00306EC0"/>
    <w:rsid w:val="0030768D"/>
    <w:rsid w:val="003102C7"/>
    <w:rsid w:val="00310C13"/>
    <w:rsid w:val="00311576"/>
    <w:rsid w:val="00312049"/>
    <w:rsid w:val="00313807"/>
    <w:rsid w:val="00313CAE"/>
    <w:rsid w:val="0031576D"/>
    <w:rsid w:val="00316345"/>
    <w:rsid w:val="0031642F"/>
    <w:rsid w:val="003164A9"/>
    <w:rsid w:val="00317589"/>
    <w:rsid w:val="00317D60"/>
    <w:rsid w:val="003206CF"/>
    <w:rsid w:val="00321FA1"/>
    <w:rsid w:val="003224F3"/>
    <w:rsid w:val="0032280F"/>
    <w:rsid w:val="003234B4"/>
    <w:rsid w:val="00323637"/>
    <w:rsid w:val="00325C6B"/>
    <w:rsid w:val="00327692"/>
    <w:rsid w:val="00327F47"/>
    <w:rsid w:val="00330294"/>
    <w:rsid w:val="00330E56"/>
    <w:rsid w:val="00332407"/>
    <w:rsid w:val="00333459"/>
    <w:rsid w:val="003336E0"/>
    <w:rsid w:val="00333B34"/>
    <w:rsid w:val="00334172"/>
    <w:rsid w:val="0033470F"/>
    <w:rsid w:val="00334AA5"/>
    <w:rsid w:val="00334E60"/>
    <w:rsid w:val="00335321"/>
    <w:rsid w:val="00336023"/>
    <w:rsid w:val="00336D6A"/>
    <w:rsid w:val="003375DF"/>
    <w:rsid w:val="003400D9"/>
    <w:rsid w:val="0034225F"/>
    <w:rsid w:val="003434F5"/>
    <w:rsid w:val="00344619"/>
    <w:rsid w:val="003460D6"/>
    <w:rsid w:val="0034654B"/>
    <w:rsid w:val="00346717"/>
    <w:rsid w:val="00347ADA"/>
    <w:rsid w:val="003503A0"/>
    <w:rsid w:val="003518C8"/>
    <w:rsid w:val="00351E08"/>
    <w:rsid w:val="00352734"/>
    <w:rsid w:val="00353DAF"/>
    <w:rsid w:val="00354B2E"/>
    <w:rsid w:val="00355613"/>
    <w:rsid w:val="00356599"/>
    <w:rsid w:val="00356824"/>
    <w:rsid w:val="00356DA2"/>
    <w:rsid w:val="00357471"/>
    <w:rsid w:val="00360CC5"/>
    <w:rsid w:val="00361425"/>
    <w:rsid w:val="003628D1"/>
    <w:rsid w:val="003630D2"/>
    <w:rsid w:val="00363548"/>
    <w:rsid w:val="003637C6"/>
    <w:rsid w:val="00363A23"/>
    <w:rsid w:val="003648D4"/>
    <w:rsid w:val="00365790"/>
    <w:rsid w:val="0036663B"/>
    <w:rsid w:val="00366B89"/>
    <w:rsid w:val="00366EBD"/>
    <w:rsid w:val="00367889"/>
    <w:rsid w:val="00373580"/>
    <w:rsid w:val="003740BB"/>
    <w:rsid w:val="003740F4"/>
    <w:rsid w:val="0037466F"/>
    <w:rsid w:val="00374F15"/>
    <w:rsid w:val="00375252"/>
    <w:rsid w:val="00375F83"/>
    <w:rsid w:val="003806CB"/>
    <w:rsid w:val="00380B01"/>
    <w:rsid w:val="00381330"/>
    <w:rsid w:val="00381BA1"/>
    <w:rsid w:val="00383952"/>
    <w:rsid w:val="0038396E"/>
    <w:rsid w:val="00384FC6"/>
    <w:rsid w:val="00385EAF"/>
    <w:rsid w:val="0038686A"/>
    <w:rsid w:val="00391A8E"/>
    <w:rsid w:val="00391A90"/>
    <w:rsid w:val="00391DA1"/>
    <w:rsid w:val="0039598A"/>
    <w:rsid w:val="003A0D1A"/>
    <w:rsid w:val="003A18CD"/>
    <w:rsid w:val="003A296A"/>
    <w:rsid w:val="003A49E1"/>
    <w:rsid w:val="003A4A5B"/>
    <w:rsid w:val="003A5E90"/>
    <w:rsid w:val="003A6B93"/>
    <w:rsid w:val="003A78C7"/>
    <w:rsid w:val="003B2211"/>
    <w:rsid w:val="003B41F3"/>
    <w:rsid w:val="003B4CCA"/>
    <w:rsid w:val="003B5277"/>
    <w:rsid w:val="003B583D"/>
    <w:rsid w:val="003B5C3A"/>
    <w:rsid w:val="003C0A36"/>
    <w:rsid w:val="003C1150"/>
    <w:rsid w:val="003C29DA"/>
    <w:rsid w:val="003C29E7"/>
    <w:rsid w:val="003C2A25"/>
    <w:rsid w:val="003C2EA5"/>
    <w:rsid w:val="003C4229"/>
    <w:rsid w:val="003C50F3"/>
    <w:rsid w:val="003C570C"/>
    <w:rsid w:val="003C6360"/>
    <w:rsid w:val="003C63A7"/>
    <w:rsid w:val="003C7A2A"/>
    <w:rsid w:val="003C7A37"/>
    <w:rsid w:val="003C7D51"/>
    <w:rsid w:val="003D011E"/>
    <w:rsid w:val="003D012B"/>
    <w:rsid w:val="003D0804"/>
    <w:rsid w:val="003D2BB0"/>
    <w:rsid w:val="003D3BC7"/>
    <w:rsid w:val="003D4CFD"/>
    <w:rsid w:val="003D5F88"/>
    <w:rsid w:val="003D6460"/>
    <w:rsid w:val="003D6CB2"/>
    <w:rsid w:val="003D6E07"/>
    <w:rsid w:val="003D6E95"/>
    <w:rsid w:val="003D70B1"/>
    <w:rsid w:val="003D747F"/>
    <w:rsid w:val="003E0BB6"/>
    <w:rsid w:val="003E160A"/>
    <w:rsid w:val="003E1B60"/>
    <w:rsid w:val="003E3D77"/>
    <w:rsid w:val="003E5BFC"/>
    <w:rsid w:val="003E6405"/>
    <w:rsid w:val="003E74F3"/>
    <w:rsid w:val="003F0597"/>
    <w:rsid w:val="003F0C22"/>
    <w:rsid w:val="003F10FE"/>
    <w:rsid w:val="003F1313"/>
    <w:rsid w:val="003F21D2"/>
    <w:rsid w:val="003F2BA3"/>
    <w:rsid w:val="003F330C"/>
    <w:rsid w:val="003F370E"/>
    <w:rsid w:val="003F3FDA"/>
    <w:rsid w:val="003F4091"/>
    <w:rsid w:val="003F58BC"/>
    <w:rsid w:val="003F5C4F"/>
    <w:rsid w:val="003F649A"/>
    <w:rsid w:val="003F67E8"/>
    <w:rsid w:val="003F6880"/>
    <w:rsid w:val="003F6D93"/>
    <w:rsid w:val="003F6F38"/>
    <w:rsid w:val="003F7705"/>
    <w:rsid w:val="003F7B1D"/>
    <w:rsid w:val="00400913"/>
    <w:rsid w:val="00400B78"/>
    <w:rsid w:val="00401535"/>
    <w:rsid w:val="00401CA9"/>
    <w:rsid w:val="004028CA"/>
    <w:rsid w:val="00402A4F"/>
    <w:rsid w:val="00402FF0"/>
    <w:rsid w:val="00403C80"/>
    <w:rsid w:val="00404D9E"/>
    <w:rsid w:val="0040600A"/>
    <w:rsid w:val="0040621A"/>
    <w:rsid w:val="00406715"/>
    <w:rsid w:val="00406B26"/>
    <w:rsid w:val="00407A5E"/>
    <w:rsid w:val="004116CD"/>
    <w:rsid w:val="004118EE"/>
    <w:rsid w:val="00412043"/>
    <w:rsid w:val="00412260"/>
    <w:rsid w:val="00413498"/>
    <w:rsid w:val="00413FAB"/>
    <w:rsid w:val="00416789"/>
    <w:rsid w:val="004171E8"/>
    <w:rsid w:val="0041759F"/>
    <w:rsid w:val="00417755"/>
    <w:rsid w:val="00417DE4"/>
    <w:rsid w:val="004200FD"/>
    <w:rsid w:val="00423191"/>
    <w:rsid w:val="004237E8"/>
    <w:rsid w:val="00423CA2"/>
    <w:rsid w:val="00423FB4"/>
    <w:rsid w:val="004249E4"/>
    <w:rsid w:val="00425694"/>
    <w:rsid w:val="0042663B"/>
    <w:rsid w:val="00426F9A"/>
    <w:rsid w:val="0042704D"/>
    <w:rsid w:val="0042752E"/>
    <w:rsid w:val="004303EB"/>
    <w:rsid w:val="00431BFD"/>
    <w:rsid w:val="00431D63"/>
    <w:rsid w:val="00431FCA"/>
    <w:rsid w:val="00432EFB"/>
    <w:rsid w:val="00433244"/>
    <w:rsid w:val="00433D0B"/>
    <w:rsid w:val="00434864"/>
    <w:rsid w:val="00434FD3"/>
    <w:rsid w:val="00435551"/>
    <w:rsid w:val="004362CD"/>
    <w:rsid w:val="00436985"/>
    <w:rsid w:val="004401E1"/>
    <w:rsid w:val="0044038B"/>
    <w:rsid w:val="004403AC"/>
    <w:rsid w:val="004411BC"/>
    <w:rsid w:val="004417F8"/>
    <w:rsid w:val="0044191F"/>
    <w:rsid w:val="00442027"/>
    <w:rsid w:val="00442D7A"/>
    <w:rsid w:val="00443C66"/>
    <w:rsid w:val="0044651C"/>
    <w:rsid w:val="00446890"/>
    <w:rsid w:val="00446FF6"/>
    <w:rsid w:val="004477A4"/>
    <w:rsid w:val="00447870"/>
    <w:rsid w:val="00447E03"/>
    <w:rsid w:val="00447F79"/>
    <w:rsid w:val="00450089"/>
    <w:rsid w:val="00450F99"/>
    <w:rsid w:val="00451AFE"/>
    <w:rsid w:val="00453696"/>
    <w:rsid w:val="0045798A"/>
    <w:rsid w:val="004602D7"/>
    <w:rsid w:val="00460332"/>
    <w:rsid w:val="00460BAD"/>
    <w:rsid w:val="00460C53"/>
    <w:rsid w:val="00460D16"/>
    <w:rsid w:val="004616C8"/>
    <w:rsid w:val="0046189A"/>
    <w:rsid w:val="00461DA4"/>
    <w:rsid w:val="00462B34"/>
    <w:rsid w:val="00462E5A"/>
    <w:rsid w:val="00463EBC"/>
    <w:rsid w:val="004641B5"/>
    <w:rsid w:val="00464843"/>
    <w:rsid w:val="0046558C"/>
    <w:rsid w:val="004655AF"/>
    <w:rsid w:val="004667B3"/>
    <w:rsid w:val="00467D95"/>
    <w:rsid w:val="00470122"/>
    <w:rsid w:val="00470874"/>
    <w:rsid w:val="00471753"/>
    <w:rsid w:val="00472B9E"/>
    <w:rsid w:val="0047345A"/>
    <w:rsid w:val="00474323"/>
    <w:rsid w:val="00474487"/>
    <w:rsid w:val="004746CC"/>
    <w:rsid w:val="00475283"/>
    <w:rsid w:val="00476053"/>
    <w:rsid w:val="00476718"/>
    <w:rsid w:val="00477084"/>
    <w:rsid w:val="0048009D"/>
    <w:rsid w:val="00482956"/>
    <w:rsid w:val="00484DA8"/>
    <w:rsid w:val="004865CD"/>
    <w:rsid w:val="004872D7"/>
    <w:rsid w:val="0049094E"/>
    <w:rsid w:val="00491B42"/>
    <w:rsid w:val="00491B93"/>
    <w:rsid w:val="00493E41"/>
    <w:rsid w:val="00493EDA"/>
    <w:rsid w:val="00496A49"/>
    <w:rsid w:val="00496CC4"/>
    <w:rsid w:val="00497E84"/>
    <w:rsid w:val="004A0ACB"/>
    <w:rsid w:val="004A0E30"/>
    <w:rsid w:val="004A23D2"/>
    <w:rsid w:val="004A28B6"/>
    <w:rsid w:val="004A2BC5"/>
    <w:rsid w:val="004A3F7F"/>
    <w:rsid w:val="004A433E"/>
    <w:rsid w:val="004A4B55"/>
    <w:rsid w:val="004A6461"/>
    <w:rsid w:val="004A728A"/>
    <w:rsid w:val="004A78E9"/>
    <w:rsid w:val="004B0C49"/>
    <w:rsid w:val="004B1A9B"/>
    <w:rsid w:val="004B350D"/>
    <w:rsid w:val="004B3DBE"/>
    <w:rsid w:val="004B41F1"/>
    <w:rsid w:val="004B5326"/>
    <w:rsid w:val="004B6352"/>
    <w:rsid w:val="004B7CB5"/>
    <w:rsid w:val="004C0159"/>
    <w:rsid w:val="004C162F"/>
    <w:rsid w:val="004C1820"/>
    <w:rsid w:val="004C402C"/>
    <w:rsid w:val="004C41A4"/>
    <w:rsid w:val="004C5286"/>
    <w:rsid w:val="004C5B6A"/>
    <w:rsid w:val="004C6999"/>
    <w:rsid w:val="004C6F36"/>
    <w:rsid w:val="004D072A"/>
    <w:rsid w:val="004D21B0"/>
    <w:rsid w:val="004D2975"/>
    <w:rsid w:val="004D2FC8"/>
    <w:rsid w:val="004D3206"/>
    <w:rsid w:val="004D3604"/>
    <w:rsid w:val="004D37C6"/>
    <w:rsid w:val="004D3A29"/>
    <w:rsid w:val="004D474E"/>
    <w:rsid w:val="004D7F35"/>
    <w:rsid w:val="004E0124"/>
    <w:rsid w:val="004E085E"/>
    <w:rsid w:val="004E14F1"/>
    <w:rsid w:val="004E22D6"/>
    <w:rsid w:val="004E28BE"/>
    <w:rsid w:val="004E2A8C"/>
    <w:rsid w:val="004E3F5B"/>
    <w:rsid w:val="004E4001"/>
    <w:rsid w:val="004E4433"/>
    <w:rsid w:val="004E5FE9"/>
    <w:rsid w:val="004E62CE"/>
    <w:rsid w:val="004E6E03"/>
    <w:rsid w:val="004E790A"/>
    <w:rsid w:val="004E7FDC"/>
    <w:rsid w:val="004F0B6D"/>
    <w:rsid w:val="004F217E"/>
    <w:rsid w:val="004F24A8"/>
    <w:rsid w:val="004F2B28"/>
    <w:rsid w:val="004F2BD7"/>
    <w:rsid w:val="004F3115"/>
    <w:rsid w:val="004F3FEF"/>
    <w:rsid w:val="004F501F"/>
    <w:rsid w:val="004F55A2"/>
    <w:rsid w:val="004F55BE"/>
    <w:rsid w:val="004F5C1E"/>
    <w:rsid w:val="004F6431"/>
    <w:rsid w:val="004F675C"/>
    <w:rsid w:val="004F6C20"/>
    <w:rsid w:val="004F6DD1"/>
    <w:rsid w:val="004F7985"/>
    <w:rsid w:val="00501B3E"/>
    <w:rsid w:val="00501F18"/>
    <w:rsid w:val="00502616"/>
    <w:rsid w:val="00503522"/>
    <w:rsid w:val="00504A35"/>
    <w:rsid w:val="0050639C"/>
    <w:rsid w:val="00507721"/>
    <w:rsid w:val="00511BE1"/>
    <w:rsid w:val="005132E9"/>
    <w:rsid w:val="00514047"/>
    <w:rsid w:val="005148BA"/>
    <w:rsid w:val="005149DD"/>
    <w:rsid w:val="005155EB"/>
    <w:rsid w:val="00516156"/>
    <w:rsid w:val="005168E5"/>
    <w:rsid w:val="00516E84"/>
    <w:rsid w:val="00520BD0"/>
    <w:rsid w:val="005213BF"/>
    <w:rsid w:val="00521400"/>
    <w:rsid w:val="00523C81"/>
    <w:rsid w:val="0052406E"/>
    <w:rsid w:val="00524B89"/>
    <w:rsid w:val="005254A5"/>
    <w:rsid w:val="005301CB"/>
    <w:rsid w:val="005302BA"/>
    <w:rsid w:val="005309AF"/>
    <w:rsid w:val="0053137E"/>
    <w:rsid w:val="00532438"/>
    <w:rsid w:val="005329EE"/>
    <w:rsid w:val="00534726"/>
    <w:rsid w:val="00534DA7"/>
    <w:rsid w:val="0053592D"/>
    <w:rsid w:val="00535BE0"/>
    <w:rsid w:val="0053624B"/>
    <w:rsid w:val="005363E8"/>
    <w:rsid w:val="00536E8D"/>
    <w:rsid w:val="0054019A"/>
    <w:rsid w:val="00541087"/>
    <w:rsid w:val="00541BFD"/>
    <w:rsid w:val="00542FCB"/>
    <w:rsid w:val="00543524"/>
    <w:rsid w:val="005438C1"/>
    <w:rsid w:val="005440F3"/>
    <w:rsid w:val="00546307"/>
    <w:rsid w:val="00546D40"/>
    <w:rsid w:val="00547985"/>
    <w:rsid w:val="00551304"/>
    <w:rsid w:val="00552095"/>
    <w:rsid w:val="005529EA"/>
    <w:rsid w:val="005531FA"/>
    <w:rsid w:val="00553BC7"/>
    <w:rsid w:val="00553C46"/>
    <w:rsid w:val="00556B8A"/>
    <w:rsid w:val="00560745"/>
    <w:rsid w:val="00560BE3"/>
    <w:rsid w:val="005616AD"/>
    <w:rsid w:val="00561D52"/>
    <w:rsid w:val="00562773"/>
    <w:rsid w:val="00563A18"/>
    <w:rsid w:val="00566CB7"/>
    <w:rsid w:val="00566DD8"/>
    <w:rsid w:val="00567372"/>
    <w:rsid w:val="0056747B"/>
    <w:rsid w:val="0057086E"/>
    <w:rsid w:val="00571036"/>
    <w:rsid w:val="00571C29"/>
    <w:rsid w:val="00577C3C"/>
    <w:rsid w:val="00580DDC"/>
    <w:rsid w:val="0058110A"/>
    <w:rsid w:val="00583F35"/>
    <w:rsid w:val="00584333"/>
    <w:rsid w:val="0058522C"/>
    <w:rsid w:val="00585FF7"/>
    <w:rsid w:val="00586063"/>
    <w:rsid w:val="005865A1"/>
    <w:rsid w:val="00587DAD"/>
    <w:rsid w:val="0059073D"/>
    <w:rsid w:val="00591498"/>
    <w:rsid w:val="005917F1"/>
    <w:rsid w:val="00591CF0"/>
    <w:rsid w:val="00592043"/>
    <w:rsid w:val="00592A58"/>
    <w:rsid w:val="0059324B"/>
    <w:rsid w:val="00593526"/>
    <w:rsid w:val="00593DF8"/>
    <w:rsid w:val="0059454C"/>
    <w:rsid w:val="005946E6"/>
    <w:rsid w:val="005951E7"/>
    <w:rsid w:val="005969EF"/>
    <w:rsid w:val="0059757C"/>
    <w:rsid w:val="005976C5"/>
    <w:rsid w:val="00597D6A"/>
    <w:rsid w:val="005A0D23"/>
    <w:rsid w:val="005A304C"/>
    <w:rsid w:val="005A3A91"/>
    <w:rsid w:val="005A4D30"/>
    <w:rsid w:val="005A5237"/>
    <w:rsid w:val="005A5644"/>
    <w:rsid w:val="005A66BF"/>
    <w:rsid w:val="005A72C8"/>
    <w:rsid w:val="005A76AC"/>
    <w:rsid w:val="005A7724"/>
    <w:rsid w:val="005B0281"/>
    <w:rsid w:val="005B0B0F"/>
    <w:rsid w:val="005B0E63"/>
    <w:rsid w:val="005B1A74"/>
    <w:rsid w:val="005B2579"/>
    <w:rsid w:val="005B2D56"/>
    <w:rsid w:val="005B2F66"/>
    <w:rsid w:val="005B311D"/>
    <w:rsid w:val="005B3528"/>
    <w:rsid w:val="005B3F9A"/>
    <w:rsid w:val="005B4C69"/>
    <w:rsid w:val="005B53E8"/>
    <w:rsid w:val="005B6E16"/>
    <w:rsid w:val="005B73A4"/>
    <w:rsid w:val="005B7C82"/>
    <w:rsid w:val="005C1287"/>
    <w:rsid w:val="005C5B5B"/>
    <w:rsid w:val="005C6096"/>
    <w:rsid w:val="005C7D97"/>
    <w:rsid w:val="005C7E56"/>
    <w:rsid w:val="005D12D7"/>
    <w:rsid w:val="005D2941"/>
    <w:rsid w:val="005D369D"/>
    <w:rsid w:val="005D3BAC"/>
    <w:rsid w:val="005D402D"/>
    <w:rsid w:val="005D5B5A"/>
    <w:rsid w:val="005D5BD3"/>
    <w:rsid w:val="005D60D0"/>
    <w:rsid w:val="005E03EB"/>
    <w:rsid w:val="005E05D1"/>
    <w:rsid w:val="005E08D5"/>
    <w:rsid w:val="005E1676"/>
    <w:rsid w:val="005E379B"/>
    <w:rsid w:val="005E5155"/>
    <w:rsid w:val="005E5830"/>
    <w:rsid w:val="005E5871"/>
    <w:rsid w:val="005E616A"/>
    <w:rsid w:val="005E6BFF"/>
    <w:rsid w:val="005E7ABB"/>
    <w:rsid w:val="005F09F2"/>
    <w:rsid w:val="005F0AB5"/>
    <w:rsid w:val="005F0E65"/>
    <w:rsid w:val="005F0EE8"/>
    <w:rsid w:val="005F11A5"/>
    <w:rsid w:val="005F11BB"/>
    <w:rsid w:val="005F15E6"/>
    <w:rsid w:val="005F1E62"/>
    <w:rsid w:val="005F2F20"/>
    <w:rsid w:val="005F2F57"/>
    <w:rsid w:val="005F3686"/>
    <w:rsid w:val="005F36B0"/>
    <w:rsid w:val="005F3ADA"/>
    <w:rsid w:val="005F3B05"/>
    <w:rsid w:val="005F47E6"/>
    <w:rsid w:val="005F482A"/>
    <w:rsid w:val="005F4ABB"/>
    <w:rsid w:val="005F4E38"/>
    <w:rsid w:val="005F6679"/>
    <w:rsid w:val="005F699D"/>
    <w:rsid w:val="005F6DEB"/>
    <w:rsid w:val="005F7348"/>
    <w:rsid w:val="00600EA3"/>
    <w:rsid w:val="00601A7B"/>
    <w:rsid w:val="0060284F"/>
    <w:rsid w:val="006041FD"/>
    <w:rsid w:val="00604AE5"/>
    <w:rsid w:val="006053FB"/>
    <w:rsid w:val="00605E98"/>
    <w:rsid w:val="00606802"/>
    <w:rsid w:val="0060755F"/>
    <w:rsid w:val="00610E11"/>
    <w:rsid w:val="00611376"/>
    <w:rsid w:val="00611E30"/>
    <w:rsid w:val="0061413D"/>
    <w:rsid w:val="00616D45"/>
    <w:rsid w:val="0061792B"/>
    <w:rsid w:val="00617B3F"/>
    <w:rsid w:val="00620300"/>
    <w:rsid w:val="00621F88"/>
    <w:rsid w:val="00625BFF"/>
    <w:rsid w:val="00626A66"/>
    <w:rsid w:val="00627D95"/>
    <w:rsid w:val="006300B8"/>
    <w:rsid w:val="00630CA3"/>
    <w:rsid w:val="006316CB"/>
    <w:rsid w:val="00631B40"/>
    <w:rsid w:val="00631C13"/>
    <w:rsid w:val="00632172"/>
    <w:rsid w:val="00632194"/>
    <w:rsid w:val="00632958"/>
    <w:rsid w:val="00632EDE"/>
    <w:rsid w:val="00633B4C"/>
    <w:rsid w:val="00634FD7"/>
    <w:rsid w:val="0063670F"/>
    <w:rsid w:val="00636A08"/>
    <w:rsid w:val="006400AE"/>
    <w:rsid w:val="006401E8"/>
    <w:rsid w:val="00641A80"/>
    <w:rsid w:val="006424ED"/>
    <w:rsid w:val="00642CB4"/>
    <w:rsid w:val="00642E1E"/>
    <w:rsid w:val="00642FCA"/>
    <w:rsid w:val="00643A01"/>
    <w:rsid w:val="006441F2"/>
    <w:rsid w:val="00644B98"/>
    <w:rsid w:val="00645906"/>
    <w:rsid w:val="006467AD"/>
    <w:rsid w:val="00646ADD"/>
    <w:rsid w:val="006505C2"/>
    <w:rsid w:val="00651F99"/>
    <w:rsid w:val="006531B7"/>
    <w:rsid w:val="00653799"/>
    <w:rsid w:val="00654011"/>
    <w:rsid w:val="00654B28"/>
    <w:rsid w:val="00654E58"/>
    <w:rsid w:val="00655B9D"/>
    <w:rsid w:val="006560CF"/>
    <w:rsid w:val="0065699C"/>
    <w:rsid w:val="006570F9"/>
    <w:rsid w:val="00657C22"/>
    <w:rsid w:val="00660AEF"/>
    <w:rsid w:val="006618DE"/>
    <w:rsid w:val="0066194D"/>
    <w:rsid w:val="006619AE"/>
    <w:rsid w:val="006655D4"/>
    <w:rsid w:val="006661BB"/>
    <w:rsid w:val="00667B1D"/>
    <w:rsid w:val="00667C63"/>
    <w:rsid w:val="00670350"/>
    <w:rsid w:val="00672AF9"/>
    <w:rsid w:val="00672D64"/>
    <w:rsid w:val="006764D7"/>
    <w:rsid w:val="00676AA4"/>
    <w:rsid w:val="0067715A"/>
    <w:rsid w:val="00680684"/>
    <w:rsid w:val="006809F9"/>
    <w:rsid w:val="0068116E"/>
    <w:rsid w:val="006825A4"/>
    <w:rsid w:val="00682E18"/>
    <w:rsid w:val="00682E77"/>
    <w:rsid w:val="00683D4E"/>
    <w:rsid w:val="00683DF4"/>
    <w:rsid w:val="00684115"/>
    <w:rsid w:val="00684843"/>
    <w:rsid w:val="00692AEF"/>
    <w:rsid w:val="006943EA"/>
    <w:rsid w:val="00694768"/>
    <w:rsid w:val="0069478F"/>
    <w:rsid w:val="00694A45"/>
    <w:rsid w:val="00694C2D"/>
    <w:rsid w:val="006969BA"/>
    <w:rsid w:val="00697881"/>
    <w:rsid w:val="006A23C1"/>
    <w:rsid w:val="006A3342"/>
    <w:rsid w:val="006A477A"/>
    <w:rsid w:val="006A5D38"/>
    <w:rsid w:val="006A6D1D"/>
    <w:rsid w:val="006A7627"/>
    <w:rsid w:val="006A776B"/>
    <w:rsid w:val="006B1377"/>
    <w:rsid w:val="006B18A2"/>
    <w:rsid w:val="006B1EF2"/>
    <w:rsid w:val="006B226B"/>
    <w:rsid w:val="006B2B77"/>
    <w:rsid w:val="006B3966"/>
    <w:rsid w:val="006B54F3"/>
    <w:rsid w:val="006B63FA"/>
    <w:rsid w:val="006B652C"/>
    <w:rsid w:val="006B65FD"/>
    <w:rsid w:val="006B7053"/>
    <w:rsid w:val="006B718F"/>
    <w:rsid w:val="006B773D"/>
    <w:rsid w:val="006B7F34"/>
    <w:rsid w:val="006C05E0"/>
    <w:rsid w:val="006C08D2"/>
    <w:rsid w:val="006C0FA0"/>
    <w:rsid w:val="006C23D4"/>
    <w:rsid w:val="006C314E"/>
    <w:rsid w:val="006C3615"/>
    <w:rsid w:val="006C3833"/>
    <w:rsid w:val="006C4E2A"/>
    <w:rsid w:val="006C68D5"/>
    <w:rsid w:val="006C6E91"/>
    <w:rsid w:val="006C73B1"/>
    <w:rsid w:val="006C7900"/>
    <w:rsid w:val="006D0A04"/>
    <w:rsid w:val="006D154B"/>
    <w:rsid w:val="006D1ED1"/>
    <w:rsid w:val="006D29FB"/>
    <w:rsid w:val="006D3CBE"/>
    <w:rsid w:val="006D415B"/>
    <w:rsid w:val="006D4598"/>
    <w:rsid w:val="006D51F4"/>
    <w:rsid w:val="006D5CFE"/>
    <w:rsid w:val="006D621B"/>
    <w:rsid w:val="006E01BF"/>
    <w:rsid w:val="006E1771"/>
    <w:rsid w:val="006E2102"/>
    <w:rsid w:val="006E217D"/>
    <w:rsid w:val="006E274A"/>
    <w:rsid w:val="006E540A"/>
    <w:rsid w:val="006E5B46"/>
    <w:rsid w:val="006E5C78"/>
    <w:rsid w:val="006E6CC0"/>
    <w:rsid w:val="006E781E"/>
    <w:rsid w:val="006E7C3A"/>
    <w:rsid w:val="006F2B44"/>
    <w:rsid w:val="006F31A7"/>
    <w:rsid w:val="006F3810"/>
    <w:rsid w:val="006F4B65"/>
    <w:rsid w:val="006F7E54"/>
    <w:rsid w:val="00700174"/>
    <w:rsid w:val="007004B8"/>
    <w:rsid w:val="0070187A"/>
    <w:rsid w:val="007019FE"/>
    <w:rsid w:val="00701C8C"/>
    <w:rsid w:val="00702105"/>
    <w:rsid w:val="007024EC"/>
    <w:rsid w:val="007034E1"/>
    <w:rsid w:val="007038A4"/>
    <w:rsid w:val="00704581"/>
    <w:rsid w:val="00704EC0"/>
    <w:rsid w:val="00705426"/>
    <w:rsid w:val="007071C3"/>
    <w:rsid w:val="00707BB4"/>
    <w:rsid w:val="00710071"/>
    <w:rsid w:val="0071015C"/>
    <w:rsid w:val="00710AF2"/>
    <w:rsid w:val="007116BB"/>
    <w:rsid w:val="00711A4B"/>
    <w:rsid w:val="0071233F"/>
    <w:rsid w:val="00712B0C"/>
    <w:rsid w:val="00712B99"/>
    <w:rsid w:val="007137C1"/>
    <w:rsid w:val="00713A49"/>
    <w:rsid w:val="00713AC7"/>
    <w:rsid w:val="00713BAD"/>
    <w:rsid w:val="00713D8E"/>
    <w:rsid w:val="00714711"/>
    <w:rsid w:val="00714AA3"/>
    <w:rsid w:val="007154F9"/>
    <w:rsid w:val="00717B94"/>
    <w:rsid w:val="00720EE4"/>
    <w:rsid w:val="00720F71"/>
    <w:rsid w:val="00722ED1"/>
    <w:rsid w:val="007239B9"/>
    <w:rsid w:val="007243B9"/>
    <w:rsid w:val="007246D5"/>
    <w:rsid w:val="00724C47"/>
    <w:rsid w:val="00724DB8"/>
    <w:rsid w:val="007253C9"/>
    <w:rsid w:val="00725EF2"/>
    <w:rsid w:val="0072604F"/>
    <w:rsid w:val="007265B7"/>
    <w:rsid w:val="00726F3F"/>
    <w:rsid w:val="007311E0"/>
    <w:rsid w:val="007312FC"/>
    <w:rsid w:val="007339A0"/>
    <w:rsid w:val="00733A1F"/>
    <w:rsid w:val="00733AFA"/>
    <w:rsid w:val="007363D0"/>
    <w:rsid w:val="00736EBF"/>
    <w:rsid w:val="007372FC"/>
    <w:rsid w:val="00740382"/>
    <w:rsid w:val="0074083B"/>
    <w:rsid w:val="00740E8B"/>
    <w:rsid w:val="007415BD"/>
    <w:rsid w:val="00742360"/>
    <w:rsid w:val="00743EE5"/>
    <w:rsid w:val="00743F1F"/>
    <w:rsid w:val="007451C6"/>
    <w:rsid w:val="00745990"/>
    <w:rsid w:val="00745E3D"/>
    <w:rsid w:val="00746073"/>
    <w:rsid w:val="00747F8D"/>
    <w:rsid w:val="00752BE0"/>
    <w:rsid w:val="007535DF"/>
    <w:rsid w:val="00754298"/>
    <w:rsid w:val="00754EE6"/>
    <w:rsid w:val="00760A3E"/>
    <w:rsid w:val="007612CE"/>
    <w:rsid w:val="00761F31"/>
    <w:rsid w:val="007626DD"/>
    <w:rsid w:val="00765418"/>
    <w:rsid w:val="00765EB4"/>
    <w:rsid w:val="00766397"/>
    <w:rsid w:val="007671D7"/>
    <w:rsid w:val="00770749"/>
    <w:rsid w:val="00770838"/>
    <w:rsid w:val="00771A06"/>
    <w:rsid w:val="00772401"/>
    <w:rsid w:val="007727EB"/>
    <w:rsid w:val="00773E40"/>
    <w:rsid w:val="00773EED"/>
    <w:rsid w:val="007752E6"/>
    <w:rsid w:val="00776035"/>
    <w:rsid w:val="007761F9"/>
    <w:rsid w:val="007763E5"/>
    <w:rsid w:val="0077750F"/>
    <w:rsid w:val="00777802"/>
    <w:rsid w:val="007806F5"/>
    <w:rsid w:val="00780934"/>
    <w:rsid w:val="0078147D"/>
    <w:rsid w:val="007816C0"/>
    <w:rsid w:val="007818A7"/>
    <w:rsid w:val="007819A9"/>
    <w:rsid w:val="0078292C"/>
    <w:rsid w:val="00783665"/>
    <w:rsid w:val="00784487"/>
    <w:rsid w:val="007849ED"/>
    <w:rsid w:val="00785106"/>
    <w:rsid w:val="00785B79"/>
    <w:rsid w:val="00786724"/>
    <w:rsid w:val="00786971"/>
    <w:rsid w:val="007869CA"/>
    <w:rsid w:val="00786B3E"/>
    <w:rsid w:val="007900FF"/>
    <w:rsid w:val="007901C9"/>
    <w:rsid w:val="00792757"/>
    <w:rsid w:val="007928A1"/>
    <w:rsid w:val="00792E69"/>
    <w:rsid w:val="00793066"/>
    <w:rsid w:val="00793199"/>
    <w:rsid w:val="00795338"/>
    <w:rsid w:val="0079621C"/>
    <w:rsid w:val="007968C8"/>
    <w:rsid w:val="007969E4"/>
    <w:rsid w:val="00796A43"/>
    <w:rsid w:val="00796B4F"/>
    <w:rsid w:val="007A0A30"/>
    <w:rsid w:val="007A2B14"/>
    <w:rsid w:val="007A3DBA"/>
    <w:rsid w:val="007A504A"/>
    <w:rsid w:val="007A5AF5"/>
    <w:rsid w:val="007A5CCA"/>
    <w:rsid w:val="007A6067"/>
    <w:rsid w:val="007A63AB"/>
    <w:rsid w:val="007B105A"/>
    <w:rsid w:val="007B18EC"/>
    <w:rsid w:val="007B1AAD"/>
    <w:rsid w:val="007B1DBE"/>
    <w:rsid w:val="007B1DC0"/>
    <w:rsid w:val="007B2035"/>
    <w:rsid w:val="007B24C1"/>
    <w:rsid w:val="007B31FA"/>
    <w:rsid w:val="007B3562"/>
    <w:rsid w:val="007B3A79"/>
    <w:rsid w:val="007B4296"/>
    <w:rsid w:val="007B4650"/>
    <w:rsid w:val="007B4758"/>
    <w:rsid w:val="007B497F"/>
    <w:rsid w:val="007B4BBA"/>
    <w:rsid w:val="007B54F8"/>
    <w:rsid w:val="007B6318"/>
    <w:rsid w:val="007B6ABA"/>
    <w:rsid w:val="007B7153"/>
    <w:rsid w:val="007B7F7F"/>
    <w:rsid w:val="007C01E8"/>
    <w:rsid w:val="007C0C88"/>
    <w:rsid w:val="007C12DA"/>
    <w:rsid w:val="007C1CDA"/>
    <w:rsid w:val="007C234A"/>
    <w:rsid w:val="007C2699"/>
    <w:rsid w:val="007C2875"/>
    <w:rsid w:val="007C3A8B"/>
    <w:rsid w:val="007C5A86"/>
    <w:rsid w:val="007C62B3"/>
    <w:rsid w:val="007C6478"/>
    <w:rsid w:val="007D0C83"/>
    <w:rsid w:val="007D142F"/>
    <w:rsid w:val="007D277B"/>
    <w:rsid w:val="007D2A4E"/>
    <w:rsid w:val="007D2D1E"/>
    <w:rsid w:val="007D3696"/>
    <w:rsid w:val="007D39A4"/>
    <w:rsid w:val="007D3F32"/>
    <w:rsid w:val="007D4FC8"/>
    <w:rsid w:val="007D5AEF"/>
    <w:rsid w:val="007D6336"/>
    <w:rsid w:val="007D69B2"/>
    <w:rsid w:val="007D7079"/>
    <w:rsid w:val="007D74A9"/>
    <w:rsid w:val="007D7C3A"/>
    <w:rsid w:val="007E09F2"/>
    <w:rsid w:val="007E1613"/>
    <w:rsid w:val="007E221A"/>
    <w:rsid w:val="007E23A5"/>
    <w:rsid w:val="007E23F5"/>
    <w:rsid w:val="007E38ED"/>
    <w:rsid w:val="007E400E"/>
    <w:rsid w:val="007E4876"/>
    <w:rsid w:val="007E7119"/>
    <w:rsid w:val="007E7C53"/>
    <w:rsid w:val="007E7CDD"/>
    <w:rsid w:val="007F030D"/>
    <w:rsid w:val="007F06E3"/>
    <w:rsid w:val="007F1662"/>
    <w:rsid w:val="007F1A25"/>
    <w:rsid w:val="007F2F73"/>
    <w:rsid w:val="007F35C9"/>
    <w:rsid w:val="007F4561"/>
    <w:rsid w:val="007F5017"/>
    <w:rsid w:val="007F50FE"/>
    <w:rsid w:val="007F51C8"/>
    <w:rsid w:val="007F6094"/>
    <w:rsid w:val="007F62B2"/>
    <w:rsid w:val="007F6EEB"/>
    <w:rsid w:val="007F6F16"/>
    <w:rsid w:val="007F7141"/>
    <w:rsid w:val="007F78DE"/>
    <w:rsid w:val="0080033C"/>
    <w:rsid w:val="00801C3B"/>
    <w:rsid w:val="008024B5"/>
    <w:rsid w:val="00803F5F"/>
    <w:rsid w:val="008053F2"/>
    <w:rsid w:val="00806FA7"/>
    <w:rsid w:val="00807B00"/>
    <w:rsid w:val="00810596"/>
    <w:rsid w:val="00812785"/>
    <w:rsid w:val="00812BCF"/>
    <w:rsid w:val="00812CCB"/>
    <w:rsid w:val="00812F0C"/>
    <w:rsid w:val="0081335A"/>
    <w:rsid w:val="008136AE"/>
    <w:rsid w:val="00814EAA"/>
    <w:rsid w:val="0081531D"/>
    <w:rsid w:val="00815654"/>
    <w:rsid w:val="00815674"/>
    <w:rsid w:val="00816995"/>
    <w:rsid w:val="00817144"/>
    <w:rsid w:val="008200A2"/>
    <w:rsid w:val="00820935"/>
    <w:rsid w:val="00821A89"/>
    <w:rsid w:val="00821AE5"/>
    <w:rsid w:val="00822F2D"/>
    <w:rsid w:val="0082352C"/>
    <w:rsid w:val="008240B0"/>
    <w:rsid w:val="00824836"/>
    <w:rsid w:val="008258CC"/>
    <w:rsid w:val="00826932"/>
    <w:rsid w:val="0083017D"/>
    <w:rsid w:val="008305B3"/>
    <w:rsid w:val="0083101C"/>
    <w:rsid w:val="00831208"/>
    <w:rsid w:val="00831346"/>
    <w:rsid w:val="00832C21"/>
    <w:rsid w:val="0083337F"/>
    <w:rsid w:val="00833697"/>
    <w:rsid w:val="008338DB"/>
    <w:rsid w:val="00833E45"/>
    <w:rsid w:val="0083404A"/>
    <w:rsid w:val="00834057"/>
    <w:rsid w:val="00834E6C"/>
    <w:rsid w:val="0083575F"/>
    <w:rsid w:val="00836861"/>
    <w:rsid w:val="008369C7"/>
    <w:rsid w:val="00837355"/>
    <w:rsid w:val="0083791B"/>
    <w:rsid w:val="00840915"/>
    <w:rsid w:val="00840F78"/>
    <w:rsid w:val="00842598"/>
    <w:rsid w:val="00843916"/>
    <w:rsid w:val="00843BF6"/>
    <w:rsid w:val="008446A7"/>
    <w:rsid w:val="00844A11"/>
    <w:rsid w:val="00844BE3"/>
    <w:rsid w:val="00844F2F"/>
    <w:rsid w:val="00845CE9"/>
    <w:rsid w:val="0084663A"/>
    <w:rsid w:val="008473E4"/>
    <w:rsid w:val="008509F1"/>
    <w:rsid w:val="00850E2B"/>
    <w:rsid w:val="008516A6"/>
    <w:rsid w:val="00851F88"/>
    <w:rsid w:val="008524D6"/>
    <w:rsid w:val="008537C2"/>
    <w:rsid w:val="00853949"/>
    <w:rsid w:val="00853EEF"/>
    <w:rsid w:val="00854242"/>
    <w:rsid w:val="00854FFE"/>
    <w:rsid w:val="00856973"/>
    <w:rsid w:val="008572D1"/>
    <w:rsid w:val="0085739E"/>
    <w:rsid w:val="00857710"/>
    <w:rsid w:val="00857808"/>
    <w:rsid w:val="00860350"/>
    <w:rsid w:val="00860A7B"/>
    <w:rsid w:val="00860C03"/>
    <w:rsid w:val="0086269C"/>
    <w:rsid w:val="00862909"/>
    <w:rsid w:val="00862C20"/>
    <w:rsid w:val="0086301E"/>
    <w:rsid w:val="008634FF"/>
    <w:rsid w:val="00865AC5"/>
    <w:rsid w:val="00865C4F"/>
    <w:rsid w:val="00867429"/>
    <w:rsid w:val="008721C9"/>
    <w:rsid w:val="008728CE"/>
    <w:rsid w:val="00872B3F"/>
    <w:rsid w:val="00872D8F"/>
    <w:rsid w:val="00873B93"/>
    <w:rsid w:val="0087470C"/>
    <w:rsid w:val="00875062"/>
    <w:rsid w:val="0087534F"/>
    <w:rsid w:val="00877BF4"/>
    <w:rsid w:val="00877C57"/>
    <w:rsid w:val="008813D9"/>
    <w:rsid w:val="008814B9"/>
    <w:rsid w:val="00881859"/>
    <w:rsid w:val="00882565"/>
    <w:rsid w:val="00882783"/>
    <w:rsid w:val="00883170"/>
    <w:rsid w:val="008840E8"/>
    <w:rsid w:val="008845A6"/>
    <w:rsid w:val="00884C47"/>
    <w:rsid w:val="00885D09"/>
    <w:rsid w:val="00891562"/>
    <w:rsid w:val="0089176E"/>
    <w:rsid w:val="00892CCE"/>
    <w:rsid w:val="00892D82"/>
    <w:rsid w:val="00893149"/>
    <w:rsid w:val="008932F5"/>
    <w:rsid w:val="00893D5E"/>
    <w:rsid w:val="00896E0D"/>
    <w:rsid w:val="008A014C"/>
    <w:rsid w:val="008A1B83"/>
    <w:rsid w:val="008A2040"/>
    <w:rsid w:val="008A40C3"/>
    <w:rsid w:val="008A584B"/>
    <w:rsid w:val="008A60B7"/>
    <w:rsid w:val="008A7389"/>
    <w:rsid w:val="008B071F"/>
    <w:rsid w:val="008B2F94"/>
    <w:rsid w:val="008B3DBE"/>
    <w:rsid w:val="008B556D"/>
    <w:rsid w:val="008B578D"/>
    <w:rsid w:val="008B5C61"/>
    <w:rsid w:val="008B62D9"/>
    <w:rsid w:val="008B704E"/>
    <w:rsid w:val="008B7335"/>
    <w:rsid w:val="008B7E44"/>
    <w:rsid w:val="008C0A48"/>
    <w:rsid w:val="008C12F7"/>
    <w:rsid w:val="008C353B"/>
    <w:rsid w:val="008C490B"/>
    <w:rsid w:val="008C552B"/>
    <w:rsid w:val="008C5E35"/>
    <w:rsid w:val="008C77C2"/>
    <w:rsid w:val="008C7D36"/>
    <w:rsid w:val="008D07C8"/>
    <w:rsid w:val="008D0B6B"/>
    <w:rsid w:val="008D2060"/>
    <w:rsid w:val="008D2362"/>
    <w:rsid w:val="008D34BF"/>
    <w:rsid w:val="008D37C8"/>
    <w:rsid w:val="008D56B4"/>
    <w:rsid w:val="008D624E"/>
    <w:rsid w:val="008D68C5"/>
    <w:rsid w:val="008D6FA8"/>
    <w:rsid w:val="008D71E0"/>
    <w:rsid w:val="008D7550"/>
    <w:rsid w:val="008D7AD0"/>
    <w:rsid w:val="008E0584"/>
    <w:rsid w:val="008E0C2E"/>
    <w:rsid w:val="008E3233"/>
    <w:rsid w:val="008E5022"/>
    <w:rsid w:val="008E58EE"/>
    <w:rsid w:val="008E64FA"/>
    <w:rsid w:val="008F137C"/>
    <w:rsid w:val="008F2DEB"/>
    <w:rsid w:val="008F3515"/>
    <w:rsid w:val="008F4AD4"/>
    <w:rsid w:val="008F51CE"/>
    <w:rsid w:val="008F5D93"/>
    <w:rsid w:val="008F6461"/>
    <w:rsid w:val="008F6E25"/>
    <w:rsid w:val="008F6F94"/>
    <w:rsid w:val="0090262E"/>
    <w:rsid w:val="009029A7"/>
    <w:rsid w:val="00902FDB"/>
    <w:rsid w:val="00903244"/>
    <w:rsid w:val="009037DF"/>
    <w:rsid w:val="00903DCC"/>
    <w:rsid w:val="00905A72"/>
    <w:rsid w:val="009077FA"/>
    <w:rsid w:val="00907970"/>
    <w:rsid w:val="009104B8"/>
    <w:rsid w:val="009106C0"/>
    <w:rsid w:val="00911E1B"/>
    <w:rsid w:val="009128E6"/>
    <w:rsid w:val="00913404"/>
    <w:rsid w:val="009138BD"/>
    <w:rsid w:val="009139EA"/>
    <w:rsid w:val="009142F7"/>
    <w:rsid w:val="00914359"/>
    <w:rsid w:val="009150A7"/>
    <w:rsid w:val="009150F6"/>
    <w:rsid w:val="00915D5D"/>
    <w:rsid w:val="00916F63"/>
    <w:rsid w:val="009172E7"/>
    <w:rsid w:val="009176A1"/>
    <w:rsid w:val="00920724"/>
    <w:rsid w:val="00920AB0"/>
    <w:rsid w:val="00920B77"/>
    <w:rsid w:val="00921FAF"/>
    <w:rsid w:val="00923403"/>
    <w:rsid w:val="00924A1D"/>
    <w:rsid w:val="00924E98"/>
    <w:rsid w:val="0092512D"/>
    <w:rsid w:val="00926AC2"/>
    <w:rsid w:val="0092712E"/>
    <w:rsid w:val="00927F6F"/>
    <w:rsid w:val="00931370"/>
    <w:rsid w:val="009316CB"/>
    <w:rsid w:val="009322E4"/>
    <w:rsid w:val="00933315"/>
    <w:rsid w:val="0093450A"/>
    <w:rsid w:val="00934FB0"/>
    <w:rsid w:val="009355F8"/>
    <w:rsid w:val="00935C82"/>
    <w:rsid w:val="00937444"/>
    <w:rsid w:val="00937A31"/>
    <w:rsid w:val="00941668"/>
    <w:rsid w:val="0094190C"/>
    <w:rsid w:val="00941D3A"/>
    <w:rsid w:val="0094270A"/>
    <w:rsid w:val="00943320"/>
    <w:rsid w:val="00943540"/>
    <w:rsid w:val="00946028"/>
    <w:rsid w:val="009466D9"/>
    <w:rsid w:val="00946E41"/>
    <w:rsid w:val="00946F64"/>
    <w:rsid w:val="00947178"/>
    <w:rsid w:val="0095171B"/>
    <w:rsid w:val="0095198D"/>
    <w:rsid w:val="00952A3B"/>
    <w:rsid w:val="00952B46"/>
    <w:rsid w:val="00952C2F"/>
    <w:rsid w:val="0095351B"/>
    <w:rsid w:val="0095415A"/>
    <w:rsid w:val="00955B69"/>
    <w:rsid w:val="0095621E"/>
    <w:rsid w:val="0095668F"/>
    <w:rsid w:val="00957B81"/>
    <w:rsid w:val="009601EE"/>
    <w:rsid w:val="0096250D"/>
    <w:rsid w:val="009630FB"/>
    <w:rsid w:val="009635C1"/>
    <w:rsid w:val="009641EC"/>
    <w:rsid w:val="00964276"/>
    <w:rsid w:val="00964753"/>
    <w:rsid w:val="009665F5"/>
    <w:rsid w:val="0096713B"/>
    <w:rsid w:val="00967E27"/>
    <w:rsid w:val="00970303"/>
    <w:rsid w:val="00970B27"/>
    <w:rsid w:val="009712EA"/>
    <w:rsid w:val="00971582"/>
    <w:rsid w:val="00971777"/>
    <w:rsid w:val="009728AB"/>
    <w:rsid w:val="00972BE0"/>
    <w:rsid w:val="00972E2A"/>
    <w:rsid w:val="00972F97"/>
    <w:rsid w:val="00974ABA"/>
    <w:rsid w:val="0097695D"/>
    <w:rsid w:val="009771C3"/>
    <w:rsid w:val="00977455"/>
    <w:rsid w:val="009777E0"/>
    <w:rsid w:val="00980FC3"/>
    <w:rsid w:val="00984CD8"/>
    <w:rsid w:val="009859F7"/>
    <w:rsid w:val="009873FF"/>
    <w:rsid w:val="00987B95"/>
    <w:rsid w:val="009916F2"/>
    <w:rsid w:val="00992EE8"/>
    <w:rsid w:val="00992FC2"/>
    <w:rsid w:val="009932A7"/>
    <w:rsid w:val="00994F1F"/>
    <w:rsid w:val="009950D6"/>
    <w:rsid w:val="00995577"/>
    <w:rsid w:val="00995A9C"/>
    <w:rsid w:val="00996B0D"/>
    <w:rsid w:val="009A0888"/>
    <w:rsid w:val="009A1CC5"/>
    <w:rsid w:val="009A2EFD"/>
    <w:rsid w:val="009A377A"/>
    <w:rsid w:val="009A61E2"/>
    <w:rsid w:val="009A691E"/>
    <w:rsid w:val="009B07B8"/>
    <w:rsid w:val="009B0DE7"/>
    <w:rsid w:val="009B2143"/>
    <w:rsid w:val="009B30B0"/>
    <w:rsid w:val="009B3D15"/>
    <w:rsid w:val="009B58D0"/>
    <w:rsid w:val="009B5F89"/>
    <w:rsid w:val="009B6DB3"/>
    <w:rsid w:val="009B71AD"/>
    <w:rsid w:val="009C08D8"/>
    <w:rsid w:val="009C150E"/>
    <w:rsid w:val="009C268A"/>
    <w:rsid w:val="009C309C"/>
    <w:rsid w:val="009C3232"/>
    <w:rsid w:val="009C3BF4"/>
    <w:rsid w:val="009C43C5"/>
    <w:rsid w:val="009C4AFB"/>
    <w:rsid w:val="009C52D2"/>
    <w:rsid w:val="009C607E"/>
    <w:rsid w:val="009C68E1"/>
    <w:rsid w:val="009C7F70"/>
    <w:rsid w:val="009D0CEB"/>
    <w:rsid w:val="009D106D"/>
    <w:rsid w:val="009D1706"/>
    <w:rsid w:val="009D2409"/>
    <w:rsid w:val="009D30A8"/>
    <w:rsid w:val="009D6E80"/>
    <w:rsid w:val="009E0803"/>
    <w:rsid w:val="009E123B"/>
    <w:rsid w:val="009E2450"/>
    <w:rsid w:val="009E262E"/>
    <w:rsid w:val="009E2EB6"/>
    <w:rsid w:val="009E3563"/>
    <w:rsid w:val="009E4ECB"/>
    <w:rsid w:val="009E7639"/>
    <w:rsid w:val="009F0B9A"/>
    <w:rsid w:val="009F1B9C"/>
    <w:rsid w:val="009F3489"/>
    <w:rsid w:val="009F54DB"/>
    <w:rsid w:val="009F56A3"/>
    <w:rsid w:val="009F59C1"/>
    <w:rsid w:val="009F6E03"/>
    <w:rsid w:val="009F7F9B"/>
    <w:rsid w:val="00A015AF"/>
    <w:rsid w:val="00A01A54"/>
    <w:rsid w:val="00A021E7"/>
    <w:rsid w:val="00A02229"/>
    <w:rsid w:val="00A02A00"/>
    <w:rsid w:val="00A03B8E"/>
    <w:rsid w:val="00A043AC"/>
    <w:rsid w:val="00A04E5A"/>
    <w:rsid w:val="00A0685A"/>
    <w:rsid w:val="00A06D2F"/>
    <w:rsid w:val="00A0726A"/>
    <w:rsid w:val="00A07726"/>
    <w:rsid w:val="00A1010A"/>
    <w:rsid w:val="00A10356"/>
    <w:rsid w:val="00A134C6"/>
    <w:rsid w:val="00A137B6"/>
    <w:rsid w:val="00A13A30"/>
    <w:rsid w:val="00A1603D"/>
    <w:rsid w:val="00A1743A"/>
    <w:rsid w:val="00A17463"/>
    <w:rsid w:val="00A1775E"/>
    <w:rsid w:val="00A200EF"/>
    <w:rsid w:val="00A213A2"/>
    <w:rsid w:val="00A21834"/>
    <w:rsid w:val="00A225D8"/>
    <w:rsid w:val="00A226C1"/>
    <w:rsid w:val="00A22819"/>
    <w:rsid w:val="00A230C3"/>
    <w:rsid w:val="00A25418"/>
    <w:rsid w:val="00A263C7"/>
    <w:rsid w:val="00A26B41"/>
    <w:rsid w:val="00A26E0C"/>
    <w:rsid w:val="00A27246"/>
    <w:rsid w:val="00A276EB"/>
    <w:rsid w:val="00A31004"/>
    <w:rsid w:val="00A312C2"/>
    <w:rsid w:val="00A32FDB"/>
    <w:rsid w:val="00A33A44"/>
    <w:rsid w:val="00A33F68"/>
    <w:rsid w:val="00A35033"/>
    <w:rsid w:val="00A357FA"/>
    <w:rsid w:val="00A36DE9"/>
    <w:rsid w:val="00A376C5"/>
    <w:rsid w:val="00A400ED"/>
    <w:rsid w:val="00A404BF"/>
    <w:rsid w:val="00A40BAE"/>
    <w:rsid w:val="00A4174F"/>
    <w:rsid w:val="00A440D4"/>
    <w:rsid w:val="00A450F2"/>
    <w:rsid w:val="00A45A14"/>
    <w:rsid w:val="00A46741"/>
    <w:rsid w:val="00A46802"/>
    <w:rsid w:val="00A474F1"/>
    <w:rsid w:val="00A47914"/>
    <w:rsid w:val="00A521C6"/>
    <w:rsid w:val="00A5253D"/>
    <w:rsid w:val="00A53D7F"/>
    <w:rsid w:val="00A53EB2"/>
    <w:rsid w:val="00A53F72"/>
    <w:rsid w:val="00A54A73"/>
    <w:rsid w:val="00A54CE9"/>
    <w:rsid w:val="00A54D6E"/>
    <w:rsid w:val="00A576A6"/>
    <w:rsid w:val="00A579BF"/>
    <w:rsid w:val="00A57DC0"/>
    <w:rsid w:val="00A60822"/>
    <w:rsid w:val="00A613F0"/>
    <w:rsid w:val="00A61C96"/>
    <w:rsid w:val="00A620E5"/>
    <w:rsid w:val="00A641F8"/>
    <w:rsid w:val="00A66C95"/>
    <w:rsid w:val="00A671FD"/>
    <w:rsid w:val="00A675F3"/>
    <w:rsid w:val="00A67811"/>
    <w:rsid w:val="00A722AE"/>
    <w:rsid w:val="00A724D0"/>
    <w:rsid w:val="00A7263C"/>
    <w:rsid w:val="00A72694"/>
    <w:rsid w:val="00A74F8D"/>
    <w:rsid w:val="00A7540C"/>
    <w:rsid w:val="00A7616E"/>
    <w:rsid w:val="00A76754"/>
    <w:rsid w:val="00A76D07"/>
    <w:rsid w:val="00A80218"/>
    <w:rsid w:val="00A80580"/>
    <w:rsid w:val="00A81567"/>
    <w:rsid w:val="00A8193D"/>
    <w:rsid w:val="00A82F8D"/>
    <w:rsid w:val="00A83517"/>
    <w:rsid w:val="00A84130"/>
    <w:rsid w:val="00A84390"/>
    <w:rsid w:val="00A8690B"/>
    <w:rsid w:val="00A902DB"/>
    <w:rsid w:val="00A90559"/>
    <w:rsid w:val="00A908FB"/>
    <w:rsid w:val="00A90BC5"/>
    <w:rsid w:val="00A90CE8"/>
    <w:rsid w:val="00A90FE8"/>
    <w:rsid w:val="00A913AD"/>
    <w:rsid w:val="00A91887"/>
    <w:rsid w:val="00A91B5D"/>
    <w:rsid w:val="00A91BB1"/>
    <w:rsid w:val="00A94253"/>
    <w:rsid w:val="00A9618B"/>
    <w:rsid w:val="00A968FA"/>
    <w:rsid w:val="00A96F6A"/>
    <w:rsid w:val="00A9709B"/>
    <w:rsid w:val="00AA04E3"/>
    <w:rsid w:val="00AA0E34"/>
    <w:rsid w:val="00AA19D9"/>
    <w:rsid w:val="00AA2BDA"/>
    <w:rsid w:val="00AA3536"/>
    <w:rsid w:val="00AA4FEA"/>
    <w:rsid w:val="00AA5722"/>
    <w:rsid w:val="00AA5D61"/>
    <w:rsid w:val="00AA6279"/>
    <w:rsid w:val="00AA66B0"/>
    <w:rsid w:val="00AB0610"/>
    <w:rsid w:val="00AB27F9"/>
    <w:rsid w:val="00AB351F"/>
    <w:rsid w:val="00AB4521"/>
    <w:rsid w:val="00AB53FE"/>
    <w:rsid w:val="00AB54A8"/>
    <w:rsid w:val="00AB6874"/>
    <w:rsid w:val="00AB6BC7"/>
    <w:rsid w:val="00AB6E2C"/>
    <w:rsid w:val="00AB7190"/>
    <w:rsid w:val="00AB7B90"/>
    <w:rsid w:val="00AC095D"/>
    <w:rsid w:val="00AC1F82"/>
    <w:rsid w:val="00AC2344"/>
    <w:rsid w:val="00AC3053"/>
    <w:rsid w:val="00AC3120"/>
    <w:rsid w:val="00AC338A"/>
    <w:rsid w:val="00AC33CD"/>
    <w:rsid w:val="00AC3663"/>
    <w:rsid w:val="00AC389A"/>
    <w:rsid w:val="00AC3F62"/>
    <w:rsid w:val="00AC418E"/>
    <w:rsid w:val="00AC71FA"/>
    <w:rsid w:val="00AC7F9D"/>
    <w:rsid w:val="00AD23D9"/>
    <w:rsid w:val="00AD27C5"/>
    <w:rsid w:val="00AD2B59"/>
    <w:rsid w:val="00AD43F4"/>
    <w:rsid w:val="00AD5661"/>
    <w:rsid w:val="00AD56DA"/>
    <w:rsid w:val="00AD592F"/>
    <w:rsid w:val="00AD5B24"/>
    <w:rsid w:val="00AD73AC"/>
    <w:rsid w:val="00AE0B1F"/>
    <w:rsid w:val="00AE1AA5"/>
    <w:rsid w:val="00AE202A"/>
    <w:rsid w:val="00AE37B1"/>
    <w:rsid w:val="00AE4DCA"/>
    <w:rsid w:val="00AE4EEE"/>
    <w:rsid w:val="00AE600B"/>
    <w:rsid w:val="00AE6994"/>
    <w:rsid w:val="00AF056A"/>
    <w:rsid w:val="00AF17B8"/>
    <w:rsid w:val="00AF1F7A"/>
    <w:rsid w:val="00AF23EB"/>
    <w:rsid w:val="00AF2882"/>
    <w:rsid w:val="00AF34F2"/>
    <w:rsid w:val="00AF37FA"/>
    <w:rsid w:val="00AF3DBA"/>
    <w:rsid w:val="00AF3EB3"/>
    <w:rsid w:val="00AF53CD"/>
    <w:rsid w:val="00AF567C"/>
    <w:rsid w:val="00AF5BA1"/>
    <w:rsid w:val="00AF6154"/>
    <w:rsid w:val="00AF6BAF"/>
    <w:rsid w:val="00B0129E"/>
    <w:rsid w:val="00B01458"/>
    <w:rsid w:val="00B01C88"/>
    <w:rsid w:val="00B03C76"/>
    <w:rsid w:val="00B04D0F"/>
    <w:rsid w:val="00B05A61"/>
    <w:rsid w:val="00B05F52"/>
    <w:rsid w:val="00B05F7D"/>
    <w:rsid w:val="00B1048C"/>
    <w:rsid w:val="00B11317"/>
    <w:rsid w:val="00B118AF"/>
    <w:rsid w:val="00B15162"/>
    <w:rsid w:val="00B15177"/>
    <w:rsid w:val="00B154FE"/>
    <w:rsid w:val="00B161E4"/>
    <w:rsid w:val="00B16BD5"/>
    <w:rsid w:val="00B16C00"/>
    <w:rsid w:val="00B16F77"/>
    <w:rsid w:val="00B21889"/>
    <w:rsid w:val="00B21EAD"/>
    <w:rsid w:val="00B235F8"/>
    <w:rsid w:val="00B23BE4"/>
    <w:rsid w:val="00B24020"/>
    <w:rsid w:val="00B24225"/>
    <w:rsid w:val="00B2424D"/>
    <w:rsid w:val="00B244E0"/>
    <w:rsid w:val="00B2489C"/>
    <w:rsid w:val="00B24B85"/>
    <w:rsid w:val="00B25B8C"/>
    <w:rsid w:val="00B2781C"/>
    <w:rsid w:val="00B3033C"/>
    <w:rsid w:val="00B3109D"/>
    <w:rsid w:val="00B320DF"/>
    <w:rsid w:val="00B33AD0"/>
    <w:rsid w:val="00B33BA0"/>
    <w:rsid w:val="00B33D98"/>
    <w:rsid w:val="00B34F57"/>
    <w:rsid w:val="00B352BA"/>
    <w:rsid w:val="00B35579"/>
    <w:rsid w:val="00B357A5"/>
    <w:rsid w:val="00B35DB3"/>
    <w:rsid w:val="00B3694D"/>
    <w:rsid w:val="00B37E45"/>
    <w:rsid w:val="00B37F14"/>
    <w:rsid w:val="00B40353"/>
    <w:rsid w:val="00B405A7"/>
    <w:rsid w:val="00B41216"/>
    <w:rsid w:val="00B42D32"/>
    <w:rsid w:val="00B42F04"/>
    <w:rsid w:val="00B43855"/>
    <w:rsid w:val="00B4390D"/>
    <w:rsid w:val="00B45C01"/>
    <w:rsid w:val="00B4790B"/>
    <w:rsid w:val="00B501F1"/>
    <w:rsid w:val="00B50511"/>
    <w:rsid w:val="00B51AFA"/>
    <w:rsid w:val="00B51C6F"/>
    <w:rsid w:val="00B52525"/>
    <w:rsid w:val="00B528A8"/>
    <w:rsid w:val="00B52986"/>
    <w:rsid w:val="00B5363C"/>
    <w:rsid w:val="00B53A1C"/>
    <w:rsid w:val="00B54588"/>
    <w:rsid w:val="00B556B6"/>
    <w:rsid w:val="00B56996"/>
    <w:rsid w:val="00B57642"/>
    <w:rsid w:val="00B57CA0"/>
    <w:rsid w:val="00B6016B"/>
    <w:rsid w:val="00B60307"/>
    <w:rsid w:val="00B62CEF"/>
    <w:rsid w:val="00B63044"/>
    <w:rsid w:val="00B64237"/>
    <w:rsid w:val="00B665AE"/>
    <w:rsid w:val="00B679A1"/>
    <w:rsid w:val="00B70A45"/>
    <w:rsid w:val="00B726DD"/>
    <w:rsid w:val="00B72A90"/>
    <w:rsid w:val="00B73385"/>
    <w:rsid w:val="00B741C5"/>
    <w:rsid w:val="00B752DB"/>
    <w:rsid w:val="00B758A3"/>
    <w:rsid w:val="00B7600D"/>
    <w:rsid w:val="00B81BCC"/>
    <w:rsid w:val="00B82458"/>
    <w:rsid w:val="00B842C9"/>
    <w:rsid w:val="00B8462C"/>
    <w:rsid w:val="00B86002"/>
    <w:rsid w:val="00B878E8"/>
    <w:rsid w:val="00B87995"/>
    <w:rsid w:val="00B87E89"/>
    <w:rsid w:val="00B903B1"/>
    <w:rsid w:val="00B9149F"/>
    <w:rsid w:val="00B92D6F"/>
    <w:rsid w:val="00B9431E"/>
    <w:rsid w:val="00B94C8E"/>
    <w:rsid w:val="00B94E45"/>
    <w:rsid w:val="00B9558F"/>
    <w:rsid w:val="00B95CD1"/>
    <w:rsid w:val="00B97377"/>
    <w:rsid w:val="00B97AD3"/>
    <w:rsid w:val="00BA0BB6"/>
    <w:rsid w:val="00BA0BB8"/>
    <w:rsid w:val="00BA1407"/>
    <w:rsid w:val="00BA1656"/>
    <w:rsid w:val="00BA2440"/>
    <w:rsid w:val="00BA2900"/>
    <w:rsid w:val="00BA410D"/>
    <w:rsid w:val="00BA480E"/>
    <w:rsid w:val="00BA51B9"/>
    <w:rsid w:val="00BA5D87"/>
    <w:rsid w:val="00BA5F15"/>
    <w:rsid w:val="00BA5F80"/>
    <w:rsid w:val="00BA65CC"/>
    <w:rsid w:val="00BA7021"/>
    <w:rsid w:val="00BA70E4"/>
    <w:rsid w:val="00BA7373"/>
    <w:rsid w:val="00BA7C7F"/>
    <w:rsid w:val="00BB04DA"/>
    <w:rsid w:val="00BB1745"/>
    <w:rsid w:val="00BB1D4F"/>
    <w:rsid w:val="00BB2075"/>
    <w:rsid w:val="00BB2252"/>
    <w:rsid w:val="00BB4504"/>
    <w:rsid w:val="00BB4600"/>
    <w:rsid w:val="00BB536A"/>
    <w:rsid w:val="00BB7908"/>
    <w:rsid w:val="00BB7ED9"/>
    <w:rsid w:val="00BC0218"/>
    <w:rsid w:val="00BC04AC"/>
    <w:rsid w:val="00BC087F"/>
    <w:rsid w:val="00BC0C6F"/>
    <w:rsid w:val="00BC10F6"/>
    <w:rsid w:val="00BC14FA"/>
    <w:rsid w:val="00BC186A"/>
    <w:rsid w:val="00BC1BA4"/>
    <w:rsid w:val="00BC213B"/>
    <w:rsid w:val="00BC41E3"/>
    <w:rsid w:val="00BC4750"/>
    <w:rsid w:val="00BC5037"/>
    <w:rsid w:val="00BC51E5"/>
    <w:rsid w:val="00BC54F7"/>
    <w:rsid w:val="00BC5834"/>
    <w:rsid w:val="00BC5956"/>
    <w:rsid w:val="00BC5AA6"/>
    <w:rsid w:val="00BC5BA2"/>
    <w:rsid w:val="00BC5EE3"/>
    <w:rsid w:val="00BC6367"/>
    <w:rsid w:val="00BC657D"/>
    <w:rsid w:val="00BC6F9C"/>
    <w:rsid w:val="00BC7701"/>
    <w:rsid w:val="00BC79A5"/>
    <w:rsid w:val="00BC7A2A"/>
    <w:rsid w:val="00BD25B9"/>
    <w:rsid w:val="00BD2AA0"/>
    <w:rsid w:val="00BD3227"/>
    <w:rsid w:val="00BD52F8"/>
    <w:rsid w:val="00BD59D5"/>
    <w:rsid w:val="00BD787D"/>
    <w:rsid w:val="00BD7B28"/>
    <w:rsid w:val="00BE089F"/>
    <w:rsid w:val="00BE0E9B"/>
    <w:rsid w:val="00BE396A"/>
    <w:rsid w:val="00BE4546"/>
    <w:rsid w:val="00BE4935"/>
    <w:rsid w:val="00BE4967"/>
    <w:rsid w:val="00BE5F25"/>
    <w:rsid w:val="00BE6426"/>
    <w:rsid w:val="00BE65E7"/>
    <w:rsid w:val="00BE6825"/>
    <w:rsid w:val="00BE79F1"/>
    <w:rsid w:val="00BF0022"/>
    <w:rsid w:val="00BF0D44"/>
    <w:rsid w:val="00BF0ED3"/>
    <w:rsid w:val="00BF11C8"/>
    <w:rsid w:val="00C01520"/>
    <w:rsid w:val="00C015AD"/>
    <w:rsid w:val="00C01F44"/>
    <w:rsid w:val="00C01FAE"/>
    <w:rsid w:val="00C02218"/>
    <w:rsid w:val="00C0269A"/>
    <w:rsid w:val="00C05347"/>
    <w:rsid w:val="00C0567C"/>
    <w:rsid w:val="00C056E9"/>
    <w:rsid w:val="00C06FCC"/>
    <w:rsid w:val="00C078C6"/>
    <w:rsid w:val="00C10BBF"/>
    <w:rsid w:val="00C1155E"/>
    <w:rsid w:val="00C11E00"/>
    <w:rsid w:val="00C12857"/>
    <w:rsid w:val="00C14160"/>
    <w:rsid w:val="00C1438D"/>
    <w:rsid w:val="00C162DB"/>
    <w:rsid w:val="00C1675B"/>
    <w:rsid w:val="00C1676A"/>
    <w:rsid w:val="00C20756"/>
    <w:rsid w:val="00C20DB9"/>
    <w:rsid w:val="00C225E5"/>
    <w:rsid w:val="00C2296B"/>
    <w:rsid w:val="00C2361A"/>
    <w:rsid w:val="00C25821"/>
    <w:rsid w:val="00C25BF9"/>
    <w:rsid w:val="00C261A3"/>
    <w:rsid w:val="00C306F7"/>
    <w:rsid w:val="00C30F95"/>
    <w:rsid w:val="00C31E68"/>
    <w:rsid w:val="00C32A7A"/>
    <w:rsid w:val="00C34A86"/>
    <w:rsid w:val="00C34B75"/>
    <w:rsid w:val="00C35E6B"/>
    <w:rsid w:val="00C36F22"/>
    <w:rsid w:val="00C404D9"/>
    <w:rsid w:val="00C4251D"/>
    <w:rsid w:val="00C43D1A"/>
    <w:rsid w:val="00C44885"/>
    <w:rsid w:val="00C46139"/>
    <w:rsid w:val="00C50F17"/>
    <w:rsid w:val="00C52EDE"/>
    <w:rsid w:val="00C53A87"/>
    <w:rsid w:val="00C53B6E"/>
    <w:rsid w:val="00C54FB3"/>
    <w:rsid w:val="00C554F8"/>
    <w:rsid w:val="00C56A3F"/>
    <w:rsid w:val="00C56C88"/>
    <w:rsid w:val="00C5777E"/>
    <w:rsid w:val="00C60D61"/>
    <w:rsid w:val="00C61329"/>
    <w:rsid w:val="00C62BAD"/>
    <w:rsid w:val="00C62C78"/>
    <w:rsid w:val="00C64275"/>
    <w:rsid w:val="00C6543D"/>
    <w:rsid w:val="00C6625E"/>
    <w:rsid w:val="00C66C47"/>
    <w:rsid w:val="00C67282"/>
    <w:rsid w:val="00C678E9"/>
    <w:rsid w:val="00C70185"/>
    <w:rsid w:val="00C70787"/>
    <w:rsid w:val="00C71306"/>
    <w:rsid w:val="00C7154F"/>
    <w:rsid w:val="00C721DC"/>
    <w:rsid w:val="00C72DBD"/>
    <w:rsid w:val="00C72DD2"/>
    <w:rsid w:val="00C759C8"/>
    <w:rsid w:val="00C777D1"/>
    <w:rsid w:val="00C779AB"/>
    <w:rsid w:val="00C808E3"/>
    <w:rsid w:val="00C82E54"/>
    <w:rsid w:val="00C830B0"/>
    <w:rsid w:val="00C8354D"/>
    <w:rsid w:val="00C84056"/>
    <w:rsid w:val="00C85263"/>
    <w:rsid w:val="00C861ED"/>
    <w:rsid w:val="00C8676D"/>
    <w:rsid w:val="00C86C6F"/>
    <w:rsid w:val="00C86D99"/>
    <w:rsid w:val="00C91797"/>
    <w:rsid w:val="00C9179F"/>
    <w:rsid w:val="00C94101"/>
    <w:rsid w:val="00C94AFE"/>
    <w:rsid w:val="00C94D06"/>
    <w:rsid w:val="00C95599"/>
    <w:rsid w:val="00C95661"/>
    <w:rsid w:val="00C96696"/>
    <w:rsid w:val="00C96810"/>
    <w:rsid w:val="00C96AC2"/>
    <w:rsid w:val="00C96F71"/>
    <w:rsid w:val="00CA066C"/>
    <w:rsid w:val="00CA0B6B"/>
    <w:rsid w:val="00CA1001"/>
    <w:rsid w:val="00CA1415"/>
    <w:rsid w:val="00CA2D6A"/>
    <w:rsid w:val="00CA3E5E"/>
    <w:rsid w:val="00CA4811"/>
    <w:rsid w:val="00CA4A97"/>
    <w:rsid w:val="00CA5136"/>
    <w:rsid w:val="00CA5B59"/>
    <w:rsid w:val="00CA5F78"/>
    <w:rsid w:val="00CA6247"/>
    <w:rsid w:val="00CA6818"/>
    <w:rsid w:val="00CA7365"/>
    <w:rsid w:val="00CA781F"/>
    <w:rsid w:val="00CB0FFF"/>
    <w:rsid w:val="00CB1825"/>
    <w:rsid w:val="00CB2786"/>
    <w:rsid w:val="00CB3579"/>
    <w:rsid w:val="00CC020A"/>
    <w:rsid w:val="00CC0459"/>
    <w:rsid w:val="00CC06EC"/>
    <w:rsid w:val="00CC0B71"/>
    <w:rsid w:val="00CC0DEE"/>
    <w:rsid w:val="00CC17BF"/>
    <w:rsid w:val="00CC273A"/>
    <w:rsid w:val="00CC3005"/>
    <w:rsid w:val="00CC323A"/>
    <w:rsid w:val="00CC3797"/>
    <w:rsid w:val="00CC4D46"/>
    <w:rsid w:val="00CC4DB7"/>
    <w:rsid w:val="00CC541B"/>
    <w:rsid w:val="00CC5E17"/>
    <w:rsid w:val="00CC646C"/>
    <w:rsid w:val="00CC6DA9"/>
    <w:rsid w:val="00CD34FE"/>
    <w:rsid w:val="00CD3CC5"/>
    <w:rsid w:val="00CD3EB9"/>
    <w:rsid w:val="00CD4F32"/>
    <w:rsid w:val="00CD59E2"/>
    <w:rsid w:val="00CD64A6"/>
    <w:rsid w:val="00CD681D"/>
    <w:rsid w:val="00CD72DD"/>
    <w:rsid w:val="00CD771B"/>
    <w:rsid w:val="00CD7D73"/>
    <w:rsid w:val="00CE0A02"/>
    <w:rsid w:val="00CE0BAE"/>
    <w:rsid w:val="00CE0CF0"/>
    <w:rsid w:val="00CE0D11"/>
    <w:rsid w:val="00CE373F"/>
    <w:rsid w:val="00CE4362"/>
    <w:rsid w:val="00CE4792"/>
    <w:rsid w:val="00CE5E41"/>
    <w:rsid w:val="00CE75E7"/>
    <w:rsid w:val="00CF13E5"/>
    <w:rsid w:val="00CF1F98"/>
    <w:rsid w:val="00CF23D2"/>
    <w:rsid w:val="00CF2C0F"/>
    <w:rsid w:val="00CF3307"/>
    <w:rsid w:val="00CF350E"/>
    <w:rsid w:val="00CF5755"/>
    <w:rsid w:val="00CF64D9"/>
    <w:rsid w:val="00CF68D6"/>
    <w:rsid w:val="00CF774F"/>
    <w:rsid w:val="00CF7844"/>
    <w:rsid w:val="00CF7DE2"/>
    <w:rsid w:val="00D008BC"/>
    <w:rsid w:val="00D02910"/>
    <w:rsid w:val="00D03B39"/>
    <w:rsid w:val="00D0404D"/>
    <w:rsid w:val="00D04385"/>
    <w:rsid w:val="00D05182"/>
    <w:rsid w:val="00D06F53"/>
    <w:rsid w:val="00D07038"/>
    <w:rsid w:val="00D105E0"/>
    <w:rsid w:val="00D11E95"/>
    <w:rsid w:val="00D124C8"/>
    <w:rsid w:val="00D14B91"/>
    <w:rsid w:val="00D156FB"/>
    <w:rsid w:val="00D1592B"/>
    <w:rsid w:val="00D17E60"/>
    <w:rsid w:val="00D17EE1"/>
    <w:rsid w:val="00D204C0"/>
    <w:rsid w:val="00D221ED"/>
    <w:rsid w:val="00D22BC3"/>
    <w:rsid w:val="00D22E05"/>
    <w:rsid w:val="00D23A38"/>
    <w:rsid w:val="00D243F2"/>
    <w:rsid w:val="00D257F5"/>
    <w:rsid w:val="00D26033"/>
    <w:rsid w:val="00D26836"/>
    <w:rsid w:val="00D27E7F"/>
    <w:rsid w:val="00D307D5"/>
    <w:rsid w:val="00D30FAD"/>
    <w:rsid w:val="00D31E71"/>
    <w:rsid w:val="00D3422C"/>
    <w:rsid w:val="00D3457C"/>
    <w:rsid w:val="00D34CFF"/>
    <w:rsid w:val="00D35127"/>
    <w:rsid w:val="00D35AC1"/>
    <w:rsid w:val="00D36A21"/>
    <w:rsid w:val="00D3713B"/>
    <w:rsid w:val="00D37439"/>
    <w:rsid w:val="00D376FA"/>
    <w:rsid w:val="00D37CD9"/>
    <w:rsid w:val="00D402AE"/>
    <w:rsid w:val="00D41845"/>
    <w:rsid w:val="00D41D7E"/>
    <w:rsid w:val="00D42F38"/>
    <w:rsid w:val="00D43A5B"/>
    <w:rsid w:val="00D4403F"/>
    <w:rsid w:val="00D4559B"/>
    <w:rsid w:val="00D458CB"/>
    <w:rsid w:val="00D47DF3"/>
    <w:rsid w:val="00D504A3"/>
    <w:rsid w:val="00D50A0D"/>
    <w:rsid w:val="00D50DD8"/>
    <w:rsid w:val="00D51965"/>
    <w:rsid w:val="00D52ABC"/>
    <w:rsid w:val="00D534CD"/>
    <w:rsid w:val="00D53D25"/>
    <w:rsid w:val="00D53FE6"/>
    <w:rsid w:val="00D54319"/>
    <w:rsid w:val="00D54857"/>
    <w:rsid w:val="00D54C16"/>
    <w:rsid w:val="00D55370"/>
    <w:rsid w:val="00D55D45"/>
    <w:rsid w:val="00D56B15"/>
    <w:rsid w:val="00D57099"/>
    <w:rsid w:val="00D57844"/>
    <w:rsid w:val="00D579CB"/>
    <w:rsid w:val="00D608C3"/>
    <w:rsid w:val="00D60AA0"/>
    <w:rsid w:val="00D62D9C"/>
    <w:rsid w:val="00D63C4C"/>
    <w:rsid w:val="00D64E80"/>
    <w:rsid w:val="00D659D2"/>
    <w:rsid w:val="00D65E35"/>
    <w:rsid w:val="00D7004F"/>
    <w:rsid w:val="00D703B3"/>
    <w:rsid w:val="00D70905"/>
    <w:rsid w:val="00D7129D"/>
    <w:rsid w:val="00D7159B"/>
    <w:rsid w:val="00D72610"/>
    <w:rsid w:val="00D726F1"/>
    <w:rsid w:val="00D7354A"/>
    <w:rsid w:val="00D73F9D"/>
    <w:rsid w:val="00D758EC"/>
    <w:rsid w:val="00D768FE"/>
    <w:rsid w:val="00D770A4"/>
    <w:rsid w:val="00D77100"/>
    <w:rsid w:val="00D81452"/>
    <w:rsid w:val="00D8296E"/>
    <w:rsid w:val="00D8299B"/>
    <w:rsid w:val="00D851DA"/>
    <w:rsid w:val="00D853C5"/>
    <w:rsid w:val="00D855E1"/>
    <w:rsid w:val="00D857A4"/>
    <w:rsid w:val="00D8591B"/>
    <w:rsid w:val="00D86289"/>
    <w:rsid w:val="00D8628E"/>
    <w:rsid w:val="00D87A65"/>
    <w:rsid w:val="00D901D9"/>
    <w:rsid w:val="00D918B7"/>
    <w:rsid w:val="00D91BA7"/>
    <w:rsid w:val="00D91EDF"/>
    <w:rsid w:val="00D9208F"/>
    <w:rsid w:val="00D9395C"/>
    <w:rsid w:val="00D94279"/>
    <w:rsid w:val="00D94A5F"/>
    <w:rsid w:val="00D952F8"/>
    <w:rsid w:val="00D95551"/>
    <w:rsid w:val="00D96A61"/>
    <w:rsid w:val="00DA0D41"/>
    <w:rsid w:val="00DA0E17"/>
    <w:rsid w:val="00DA381E"/>
    <w:rsid w:val="00DA426B"/>
    <w:rsid w:val="00DA58D8"/>
    <w:rsid w:val="00DA5D1C"/>
    <w:rsid w:val="00DA6CE7"/>
    <w:rsid w:val="00DA6D32"/>
    <w:rsid w:val="00DA7A1A"/>
    <w:rsid w:val="00DA7DB1"/>
    <w:rsid w:val="00DB06A4"/>
    <w:rsid w:val="00DB161C"/>
    <w:rsid w:val="00DB1D5D"/>
    <w:rsid w:val="00DB39DD"/>
    <w:rsid w:val="00DB4646"/>
    <w:rsid w:val="00DB4C49"/>
    <w:rsid w:val="00DB4F4B"/>
    <w:rsid w:val="00DB54AB"/>
    <w:rsid w:val="00DC2675"/>
    <w:rsid w:val="00DC2931"/>
    <w:rsid w:val="00DC361C"/>
    <w:rsid w:val="00DC4998"/>
    <w:rsid w:val="00DC5915"/>
    <w:rsid w:val="00DC5C6A"/>
    <w:rsid w:val="00DC5F22"/>
    <w:rsid w:val="00DC789C"/>
    <w:rsid w:val="00DD0D71"/>
    <w:rsid w:val="00DD1443"/>
    <w:rsid w:val="00DD1E36"/>
    <w:rsid w:val="00DD228D"/>
    <w:rsid w:val="00DD2B8C"/>
    <w:rsid w:val="00DD2C91"/>
    <w:rsid w:val="00DD3B54"/>
    <w:rsid w:val="00DD438B"/>
    <w:rsid w:val="00DD7CCD"/>
    <w:rsid w:val="00DE0341"/>
    <w:rsid w:val="00DE05FC"/>
    <w:rsid w:val="00DE1289"/>
    <w:rsid w:val="00DE1314"/>
    <w:rsid w:val="00DE19E3"/>
    <w:rsid w:val="00DE227B"/>
    <w:rsid w:val="00DE23CA"/>
    <w:rsid w:val="00DE2DD7"/>
    <w:rsid w:val="00DE2FE0"/>
    <w:rsid w:val="00DE3887"/>
    <w:rsid w:val="00DE3E22"/>
    <w:rsid w:val="00DE4750"/>
    <w:rsid w:val="00DE4CFA"/>
    <w:rsid w:val="00DE6BD3"/>
    <w:rsid w:val="00DE6FB9"/>
    <w:rsid w:val="00DE75CD"/>
    <w:rsid w:val="00DF171D"/>
    <w:rsid w:val="00DF1DD2"/>
    <w:rsid w:val="00DF284B"/>
    <w:rsid w:val="00DF2EAE"/>
    <w:rsid w:val="00DF3304"/>
    <w:rsid w:val="00DF3D2A"/>
    <w:rsid w:val="00DF7399"/>
    <w:rsid w:val="00DF787F"/>
    <w:rsid w:val="00DF7BAC"/>
    <w:rsid w:val="00E01587"/>
    <w:rsid w:val="00E020D0"/>
    <w:rsid w:val="00E0238D"/>
    <w:rsid w:val="00E02819"/>
    <w:rsid w:val="00E031C9"/>
    <w:rsid w:val="00E0400A"/>
    <w:rsid w:val="00E04279"/>
    <w:rsid w:val="00E04F9A"/>
    <w:rsid w:val="00E05513"/>
    <w:rsid w:val="00E05BEE"/>
    <w:rsid w:val="00E06921"/>
    <w:rsid w:val="00E06A2A"/>
    <w:rsid w:val="00E06DF1"/>
    <w:rsid w:val="00E102A3"/>
    <w:rsid w:val="00E10AE8"/>
    <w:rsid w:val="00E12699"/>
    <w:rsid w:val="00E12901"/>
    <w:rsid w:val="00E12EC1"/>
    <w:rsid w:val="00E13D88"/>
    <w:rsid w:val="00E13D99"/>
    <w:rsid w:val="00E15546"/>
    <w:rsid w:val="00E170F9"/>
    <w:rsid w:val="00E2080B"/>
    <w:rsid w:val="00E20B4B"/>
    <w:rsid w:val="00E2116D"/>
    <w:rsid w:val="00E2162B"/>
    <w:rsid w:val="00E22075"/>
    <w:rsid w:val="00E2239A"/>
    <w:rsid w:val="00E22F58"/>
    <w:rsid w:val="00E234F2"/>
    <w:rsid w:val="00E239CD"/>
    <w:rsid w:val="00E24C54"/>
    <w:rsid w:val="00E26222"/>
    <w:rsid w:val="00E30483"/>
    <w:rsid w:val="00E30FF3"/>
    <w:rsid w:val="00E3236C"/>
    <w:rsid w:val="00E33027"/>
    <w:rsid w:val="00E33EE5"/>
    <w:rsid w:val="00E344BF"/>
    <w:rsid w:val="00E349E2"/>
    <w:rsid w:val="00E34ACC"/>
    <w:rsid w:val="00E34D8F"/>
    <w:rsid w:val="00E35492"/>
    <w:rsid w:val="00E35B18"/>
    <w:rsid w:val="00E35CB2"/>
    <w:rsid w:val="00E35E7E"/>
    <w:rsid w:val="00E36E12"/>
    <w:rsid w:val="00E4131A"/>
    <w:rsid w:val="00E42643"/>
    <w:rsid w:val="00E43356"/>
    <w:rsid w:val="00E4415D"/>
    <w:rsid w:val="00E450EA"/>
    <w:rsid w:val="00E450EB"/>
    <w:rsid w:val="00E462E8"/>
    <w:rsid w:val="00E46300"/>
    <w:rsid w:val="00E4637F"/>
    <w:rsid w:val="00E53967"/>
    <w:rsid w:val="00E54236"/>
    <w:rsid w:val="00E54CCB"/>
    <w:rsid w:val="00E54D60"/>
    <w:rsid w:val="00E55790"/>
    <w:rsid w:val="00E56324"/>
    <w:rsid w:val="00E5691E"/>
    <w:rsid w:val="00E576B3"/>
    <w:rsid w:val="00E57F41"/>
    <w:rsid w:val="00E6012C"/>
    <w:rsid w:val="00E60711"/>
    <w:rsid w:val="00E607D3"/>
    <w:rsid w:val="00E61206"/>
    <w:rsid w:val="00E618D2"/>
    <w:rsid w:val="00E6349B"/>
    <w:rsid w:val="00E64234"/>
    <w:rsid w:val="00E6472E"/>
    <w:rsid w:val="00E64BF5"/>
    <w:rsid w:val="00E65611"/>
    <w:rsid w:val="00E65696"/>
    <w:rsid w:val="00E659C6"/>
    <w:rsid w:val="00E66525"/>
    <w:rsid w:val="00E66A67"/>
    <w:rsid w:val="00E679C6"/>
    <w:rsid w:val="00E679E0"/>
    <w:rsid w:val="00E67ADA"/>
    <w:rsid w:val="00E67D34"/>
    <w:rsid w:val="00E7025D"/>
    <w:rsid w:val="00E72B4D"/>
    <w:rsid w:val="00E72DFC"/>
    <w:rsid w:val="00E7361A"/>
    <w:rsid w:val="00E73B85"/>
    <w:rsid w:val="00E74743"/>
    <w:rsid w:val="00E75BA4"/>
    <w:rsid w:val="00E77047"/>
    <w:rsid w:val="00E77E0F"/>
    <w:rsid w:val="00E812ED"/>
    <w:rsid w:val="00E8217A"/>
    <w:rsid w:val="00E834EB"/>
    <w:rsid w:val="00E836DD"/>
    <w:rsid w:val="00E846F5"/>
    <w:rsid w:val="00E84783"/>
    <w:rsid w:val="00E84E26"/>
    <w:rsid w:val="00E865E1"/>
    <w:rsid w:val="00E86B5F"/>
    <w:rsid w:val="00E87784"/>
    <w:rsid w:val="00E9055F"/>
    <w:rsid w:val="00E90EAA"/>
    <w:rsid w:val="00E9153C"/>
    <w:rsid w:val="00E91A4D"/>
    <w:rsid w:val="00E91A69"/>
    <w:rsid w:val="00E91B31"/>
    <w:rsid w:val="00E91DDB"/>
    <w:rsid w:val="00E92263"/>
    <w:rsid w:val="00E93013"/>
    <w:rsid w:val="00E94289"/>
    <w:rsid w:val="00E94878"/>
    <w:rsid w:val="00E94BA9"/>
    <w:rsid w:val="00E952B4"/>
    <w:rsid w:val="00E96F29"/>
    <w:rsid w:val="00E97782"/>
    <w:rsid w:val="00EA02FA"/>
    <w:rsid w:val="00EA0894"/>
    <w:rsid w:val="00EA09EA"/>
    <w:rsid w:val="00EA1323"/>
    <w:rsid w:val="00EA18DB"/>
    <w:rsid w:val="00EA2F33"/>
    <w:rsid w:val="00EA30D0"/>
    <w:rsid w:val="00EA4465"/>
    <w:rsid w:val="00EA4B32"/>
    <w:rsid w:val="00EA4F5F"/>
    <w:rsid w:val="00EA7909"/>
    <w:rsid w:val="00EB0D77"/>
    <w:rsid w:val="00EB3201"/>
    <w:rsid w:val="00EB3330"/>
    <w:rsid w:val="00EB359D"/>
    <w:rsid w:val="00EB41A1"/>
    <w:rsid w:val="00EB4A07"/>
    <w:rsid w:val="00EB4D38"/>
    <w:rsid w:val="00EB504C"/>
    <w:rsid w:val="00EB5855"/>
    <w:rsid w:val="00EB6E58"/>
    <w:rsid w:val="00EC2682"/>
    <w:rsid w:val="00EC4B22"/>
    <w:rsid w:val="00EC4C62"/>
    <w:rsid w:val="00EC73EF"/>
    <w:rsid w:val="00ED03C4"/>
    <w:rsid w:val="00ED3545"/>
    <w:rsid w:val="00ED3CA9"/>
    <w:rsid w:val="00ED41A3"/>
    <w:rsid w:val="00ED5829"/>
    <w:rsid w:val="00ED78E3"/>
    <w:rsid w:val="00ED7C2C"/>
    <w:rsid w:val="00EE049B"/>
    <w:rsid w:val="00EE0A42"/>
    <w:rsid w:val="00EE0CD1"/>
    <w:rsid w:val="00EE1061"/>
    <w:rsid w:val="00EE1383"/>
    <w:rsid w:val="00EE13BD"/>
    <w:rsid w:val="00EE1826"/>
    <w:rsid w:val="00EE1C8E"/>
    <w:rsid w:val="00EE1DB8"/>
    <w:rsid w:val="00EE259F"/>
    <w:rsid w:val="00EE3747"/>
    <w:rsid w:val="00EE3D44"/>
    <w:rsid w:val="00EE47C7"/>
    <w:rsid w:val="00EE6B64"/>
    <w:rsid w:val="00EF2389"/>
    <w:rsid w:val="00EF372F"/>
    <w:rsid w:val="00EF6989"/>
    <w:rsid w:val="00EF7D90"/>
    <w:rsid w:val="00F0011F"/>
    <w:rsid w:val="00F01849"/>
    <w:rsid w:val="00F018C4"/>
    <w:rsid w:val="00F01ACC"/>
    <w:rsid w:val="00F0320F"/>
    <w:rsid w:val="00F0355F"/>
    <w:rsid w:val="00F03F44"/>
    <w:rsid w:val="00F0532F"/>
    <w:rsid w:val="00F068A5"/>
    <w:rsid w:val="00F07BFC"/>
    <w:rsid w:val="00F10743"/>
    <w:rsid w:val="00F12C87"/>
    <w:rsid w:val="00F12EB9"/>
    <w:rsid w:val="00F15A13"/>
    <w:rsid w:val="00F15BE9"/>
    <w:rsid w:val="00F15C5D"/>
    <w:rsid w:val="00F17253"/>
    <w:rsid w:val="00F173AB"/>
    <w:rsid w:val="00F178CB"/>
    <w:rsid w:val="00F17DD8"/>
    <w:rsid w:val="00F2001D"/>
    <w:rsid w:val="00F20AF6"/>
    <w:rsid w:val="00F21013"/>
    <w:rsid w:val="00F210AC"/>
    <w:rsid w:val="00F21ADE"/>
    <w:rsid w:val="00F2210E"/>
    <w:rsid w:val="00F2223D"/>
    <w:rsid w:val="00F229D7"/>
    <w:rsid w:val="00F22B7B"/>
    <w:rsid w:val="00F24587"/>
    <w:rsid w:val="00F24FD9"/>
    <w:rsid w:val="00F25B1E"/>
    <w:rsid w:val="00F2695D"/>
    <w:rsid w:val="00F30380"/>
    <w:rsid w:val="00F3041D"/>
    <w:rsid w:val="00F307D7"/>
    <w:rsid w:val="00F318E4"/>
    <w:rsid w:val="00F31BE8"/>
    <w:rsid w:val="00F3707C"/>
    <w:rsid w:val="00F37163"/>
    <w:rsid w:val="00F371EE"/>
    <w:rsid w:val="00F403C3"/>
    <w:rsid w:val="00F40542"/>
    <w:rsid w:val="00F40EAD"/>
    <w:rsid w:val="00F414E5"/>
    <w:rsid w:val="00F427BD"/>
    <w:rsid w:val="00F42ABE"/>
    <w:rsid w:val="00F42B76"/>
    <w:rsid w:val="00F42F42"/>
    <w:rsid w:val="00F44BC3"/>
    <w:rsid w:val="00F46D48"/>
    <w:rsid w:val="00F47008"/>
    <w:rsid w:val="00F4702A"/>
    <w:rsid w:val="00F50244"/>
    <w:rsid w:val="00F50380"/>
    <w:rsid w:val="00F512F4"/>
    <w:rsid w:val="00F51671"/>
    <w:rsid w:val="00F52C57"/>
    <w:rsid w:val="00F53893"/>
    <w:rsid w:val="00F5622B"/>
    <w:rsid w:val="00F56380"/>
    <w:rsid w:val="00F56B20"/>
    <w:rsid w:val="00F56C02"/>
    <w:rsid w:val="00F60588"/>
    <w:rsid w:val="00F61E70"/>
    <w:rsid w:val="00F61E79"/>
    <w:rsid w:val="00F62E36"/>
    <w:rsid w:val="00F632F4"/>
    <w:rsid w:val="00F6359E"/>
    <w:rsid w:val="00F643A4"/>
    <w:rsid w:val="00F66074"/>
    <w:rsid w:val="00F6691E"/>
    <w:rsid w:val="00F67AE4"/>
    <w:rsid w:val="00F705B5"/>
    <w:rsid w:val="00F708E6"/>
    <w:rsid w:val="00F710C0"/>
    <w:rsid w:val="00F71AA0"/>
    <w:rsid w:val="00F72AE8"/>
    <w:rsid w:val="00F74CA8"/>
    <w:rsid w:val="00F75F43"/>
    <w:rsid w:val="00F760DC"/>
    <w:rsid w:val="00F76B73"/>
    <w:rsid w:val="00F77493"/>
    <w:rsid w:val="00F77C4B"/>
    <w:rsid w:val="00F802A7"/>
    <w:rsid w:val="00F80DE4"/>
    <w:rsid w:val="00F81832"/>
    <w:rsid w:val="00F836F8"/>
    <w:rsid w:val="00F84CDA"/>
    <w:rsid w:val="00F84E9E"/>
    <w:rsid w:val="00F866CC"/>
    <w:rsid w:val="00F870D4"/>
    <w:rsid w:val="00F876F8"/>
    <w:rsid w:val="00F90527"/>
    <w:rsid w:val="00F91D15"/>
    <w:rsid w:val="00F92E78"/>
    <w:rsid w:val="00F93C6D"/>
    <w:rsid w:val="00F942E3"/>
    <w:rsid w:val="00F959B8"/>
    <w:rsid w:val="00F95A89"/>
    <w:rsid w:val="00F95B7B"/>
    <w:rsid w:val="00F95D16"/>
    <w:rsid w:val="00FA1153"/>
    <w:rsid w:val="00FA1DDA"/>
    <w:rsid w:val="00FA221E"/>
    <w:rsid w:val="00FA2D5A"/>
    <w:rsid w:val="00FA36FD"/>
    <w:rsid w:val="00FA4BBA"/>
    <w:rsid w:val="00FA4DF3"/>
    <w:rsid w:val="00FA503D"/>
    <w:rsid w:val="00FA5CA8"/>
    <w:rsid w:val="00FA61C3"/>
    <w:rsid w:val="00FB0A67"/>
    <w:rsid w:val="00FB19E0"/>
    <w:rsid w:val="00FB1D32"/>
    <w:rsid w:val="00FB1F51"/>
    <w:rsid w:val="00FB28D3"/>
    <w:rsid w:val="00FB2D22"/>
    <w:rsid w:val="00FB4899"/>
    <w:rsid w:val="00FB6D8B"/>
    <w:rsid w:val="00FB7055"/>
    <w:rsid w:val="00FB7C9A"/>
    <w:rsid w:val="00FB7E6D"/>
    <w:rsid w:val="00FC0634"/>
    <w:rsid w:val="00FC0D43"/>
    <w:rsid w:val="00FC3404"/>
    <w:rsid w:val="00FC3C52"/>
    <w:rsid w:val="00FC4485"/>
    <w:rsid w:val="00FC458D"/>
    <w:rsid w:val="00FC48D6"/>
    <w:rsid w:val="00FC4DF5"/>
    <w:rsid w:val="00FC595A"/>
    <w:rsid w:val="00FC66E8"/>
    <w:rsid w:val="00FC6C9C"/>
    <w:rsid w:val="00FC7F0B"/>
    <w:rsid w:val="00FD02ED"/>
    <w:rsid w:val="00FD04D0"/>
    <w:rsid w:val="00FD1538"/>
    <w:rsid w:val="00FD1967"/>
    <w:rsid w:val="00FD1B44"/>
    <w:rsid w:val="00FD40D3"/>
    <w:rsid w:val="00FD43D0"/>
    <w:rsid w:val="00FD7273"/>
    <w:rsid w:val="00FD74BE"/>
    <w:rsid w:val="00FD776F"/>
    <w:rsid w:val="00FE0B25"/>
    <w:rsid w:val="00FE0DFE"/>
    <w:rsid w:val="00FE1DDC"/>
    <w:rsid w:val="00FE2CE9"/>
    <w:rsid w:val="00FE2E99"/>
    <w:rsid w:val="00FE34FA"/>
    <w:rsid w:val="00FE49D0"/>
    <w:rsid w:val="00FE6655"/>
    <w:rsid w:val="00FE71B0"/>
    <w:rsid w:val="00FE7722"/>
    <w:rsid w:val="00FF1313"/>
    <w:rsid w:val="00FF2E8B"/>
    <w:rsid w:val="00FF336E"/>
    <w:rsid w:val="00FF370B"/>
    <w:rsid w:val="00FF3F5C"/>
    <w:rsid w:val="00FF4CA4"/>
    <w:rsid w:val="00FF5C86"/>
    <w:rsid w:val="00FF6B5D"/>
    <w:rsid w:val="00FF7C14"/>
    <w:rsid w:val="025BA74D"/>
    <w:rsid w:val="09B6BE3E"/>
    <w:rsid w:val="0A3C2E0D"/>
    <w:rsid w:val="0D97B348"/>
    <w:rsid w:val="0F741F9F"/>
    <w:rsid w:val="0FF9FE55"/>
    <w:rsid w:val="11C9BDA9"/>
    <w:rsid w:val="13658E0A"/>
    <w:rsid w:val="141B00F9"/>
    <w:rsid w:val="150DFBC5"/>
    <w:rsid w:val="183A2A6A"/>
    <w:rsid w:val="1C366846"/>
    <w:rsid w:val="1CA03D5B"/>
    <w:rsid w:val="20028444"/>
    <w:rsid w:val="22CA906A"/>
    <w:rsid w:val="24FE59D8"/>
    <w:rsid w:val="3C5E59BC"/>
    <w:rsid w:val="3DBE4FA4"/>
    <w:rsid w:val="41F11849"/>
    <w:rsid w:val="43B8F2A7"/>
    <w:rsid w:val="452B2D44"/>
    <w:rsid w:val="460D2988"/>
    <w:rsid w:val="4D684079"/>
    <w:rsid w:val="4E183B6D"/>
    <w:rsid w:val="56671551"/>
    <w:rsid w:val="5A85ABA0"/>
    <w:rsid w:val="5B67B82A"/>
    <w:rsid w:val="5BD7B0A9"/>
    <w:rsid w:val="6918A79D"/>
    <w:rsid w:val="6BCE5478"/>
    <w:rsid w:val="6F20B38C"/>
    <w:rsid w:val="77F0A735"/>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EDDE7"/>
  <w15:docId w15:val="{E4FD7967-CBBB-48F4-B535-5338231B7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nn-NO" w:eastAsia="nn-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4CFF"/>
    <w:rPr>
      <w:rFonts w:ascii="Arial" w:eastAsia="Times New Roman" w:hAnsi="Arial"/>
      <w:szCs w:val="24"/>
      <w:lang w:val="nb-NO" w:eastAsia="nb-NO"/>
    </w:rPr>
  </w:style>
  <w:style w:type="paragraph" w:styleId="Overskrift1">
    <w:name w:val="heading 1"/>
    <w:basedOn w:val="Normal"/>
    <w:next w:val="Normal"/>
    <w:link w:val="Overskrift1Tegn"/>
    <w:uiPriority w:val="9"/>
    <w:qFormat/>
    <w:rsid w:val="00A72694"/>
    <w:pPr>
      <w:keepNext/>
      <w:spacing w:before="240" w:after="60"/>
      <w:outlineLvl w:val="0"/>
    </w:pPr>
    <w:rPr>
      <w:rFonts w:cs="Arial"/>
      <w:b/>
      <w:bCs/>
      <w:kern w:val="32"/>
      <w:sz w:val="32"/>
      <w:szCs w:val="32"/>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uiPriority w:val="9"/>
    <w:rsid w:val="00A72694"/>
    <w:rPr>
      <w:rFonts w:ascii="Arial" w:eastAsia="Times New Roman" w:hAnsi="Arial" w:cs="Arial"/>
      <w:b/>
      <w:bCs/>
      <w:kern w:val="32"/>
      <w:sz w:val="32"/>
      <w:szCs w:val="32"/>
      <w:lang w:val="nb-NO" w:eastAsia="nb-NO"/>
    </w:rPr>
  </w:style>
  <w:style w:type="paragraph" w:styleId="Topptekst">
    <w:name w:val="header"/>
    <w:basedOn w:val="Normal"/>
    <w:link w:val="TopptekstTegn"/>
    <w:uiPriority w:val="99"/>
    <w:unhideWhenUsed/>
    <w:rsid w:val="00D7129D"/>
    <w:pPr>
      <w:tabs>
        <w:tab w:val="center" w:pos="4680"/>
        <w:tab w:val="right" w:pos="9360"/>
      </w:tabs>
    </w:pPr>
  </w:style>
  <w:style w:type="character" w:customStyle="1" w:styleId="TopptekstTegn">
    <w:name w:val="Topptekst Tegn"/>
    <w:link w:val="Topptekst"/>
    <w:uiPriority w:val="99"/>
    <w:rsid w:val="00D7129D"/>
    <w:rPr>
      <w:rFonts w:ascii="Times New Roman" w:eastAsia="Times New Roman" w:hAnsi="Times New Roman" w:cs="Times New Roman"/>
      <w:sz w:val="24"/>
      <w:szCs w:val="24"/>
      <w:lang w:val="nb-NO" w:eastAsia="nb-NO"/>
    </w:rPr>
  </w:style>
  <w:style w:type="paragraph" w:styleId="Bunntekst">
    <w:name w:val="footer"/>
    <w:basedOn w:val="Normal"/>
    <w:link w:val="BunntekstTegn"/>
    <w:uiPriority w:val="99"/>
    <w:unhideWhenUsed/>
    <w:rsid w:val="00D7129D"/>
    <w:pPr>
      <w:tabs>
        <w:tab w:val="center" w:pos="4680"/>
        <w:tab w:val="right" w:pos="9360"/>
      </w:tabs>
    </w:pPr>
  </w:style>
  <w:style w:type="character" w:customStyle="1" w:styleId="BunntekstTegn">
    <w:name w:val="Bunntekst Tegn"/>
    <w:link w:val="Bunntekst"/>
    <w:uiPriority w:val="99"/>
    <w:rsid w:val="00D7129D"/>
    <w:rPr>
      <w:rFonts w:ascii="Times New Roman" w:eastAsia="Times New Roman" w:hAnsi="Times New Roman" w:cs="Times New Roman"/>
      <w:sz w:val="24"/>
      <w:szCs w:val="24"/>
      <w:lang w:val="nb-NO" w:eastAsia="nb-NO"/>
    </w:rPr>
  </w:style>
  <w:style w:type="paragraph" w:styleId="Bobletekst">
    <w:name w:val="Balloon Text"/>
    <w:basedOn w:val="Normal"/>
    <w:link w:val="BobletekstTegn"/>
    <w:uiPriority w:val="99"/>
    <w:semiHidden/>
    <w:unhideWhenUsed/>
    <w:rsid w:val="007415BD"/>
    <w:rPr>
      <w:rFonts w:ascii="Tahoma" w:hAnsi="Tahoma" w:cs="Tahoma"/>
      <w:sz w:val="16"/>
      <w:szCs w:val="16"/>
    </w:rPr>
  </w:style>
  <w:style w:type="character" w:customStyle="1" w:styleId="BobletekstTegn">
    <w:name w:val="Bobletekst Tegn"/>
    <w:link w:val="Bobletekst"/>
    <w:uiPriority w:val="99"/>
    <w:semiHidden/>
    <w:rsid w:val="007415BD"/>
    <w:rPr>
      <w:rFonts w:ascii="Tahoma" w:eastAsia="Times New Roman" w:hAnsi="Tahoma" w:cs="Tahoma"/>
      <w:sz w:val="16"/>
      <w:szCs w:val="16"/>
    </w:rPr>
  </w:style>
  <w:style w:type="table" w:styleId="Tabellrutenett">
    <w:name w:val="Table Grid"/>
    <w:basedOn w:val="Vanligtabell"/>
    <w:uiPriority w:val="59"/>
    <w:rsid w:val="00A726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DA7A1A"/>
    <w:rPr>
      <w:color w:val="808080"/>
    </w:rPr>
  </w:style>
  <w:style w:type="character" w:styleId="Merknadsreferanse">
    <w:name w:val="annotation reference"/>
    <w:basedOn w:val="Standardskriftforavsnitt"/>
    <w:uiPriority w:val="99"/>
    <w:semiHidden/>
    <w:unhideWhenUsed/>
    <w:rsid w:val="00BA7373"/>
    <w:rPr>
      <w:sz w:val="16"/>
      <w:szCs w:val="16"/>
    </w:rPr>
  </w:style>
  <w:style w:type="paragraph" w:styleId="Merknadstekst">
    <w:name w:val="annotation text"/>
    <w:basedOn w:val="Normal"/>
    <w:link w:val="MerknadstekstTegn"/>
    <w:uiPriority w:val="99"/>
    <w:semiHidden/>
    <w:unhideWhenUsed/>
    <w:rsid w:val="00BA7373"/>
    <w:rPr>
      <w:szCs w:val="20"/>
    </w:rPr>
  </w:style>
  <w:style w:type="character" w:customStyle="1" w:styleId="MerknadstekstTegn">
    <w:name w:val="Merknadstekst Tegn"/>
    <w:basedOn w:val="Standardskriftforavsnitt"/>
    <w:link w:val="Merknadstekst"/>
    <w:uiPriority w:val="99"/>
    <w:semiHidden/>
    <w:rsid w:val="00BA7373"/>
    <w:rPr>
      <w:rFonts w:ascii="Arial" w:eastAsia="Times New Roman" w:hAnsi="Arial"/>
      <w:lang w:val="nb-NO" w:eastAsia="nb-NO"/>
    </w:rPr>
  </w:style>
  <w:style w:type="paragraph" w:styleId="Kommentaremne">
    <w:name w:val="annotation subject"/>
    <w:basedOn w:val="Merknadstekst"/>
    <w:next w:val="Merknadstekst"/>
    <w:link w:val="KommentaremneTegn"/>
    <w:uiPriority w:val="99"/>
    <w:semiHidden/>
    <w:unhideWhenUsed/>
    <w:rsid w:val="00BA7373"/>
    <w:rPr>
      <w:b/>
      <w:bCs/>
    </w:rPr>
  </w:style>
  <w:style w:type="character" w:customStyle="1" w:styleId="KommentaremneTegn">
    <w:name w:val="Kommentaremne Tegn"/>
    <w:basedOn w:val="MerknadstekstTegn"/>
    <w:link w:val="Kommentaremne"/>
    <w:uiPriority w:val="99"/>
    <w:semiHidden/>
    <w:rsid w:val="00BA7373"/>
    <w:rPr>
      <w:rFonts w:ascii="Arial" w:eastAsia="Times New Roman" w:hAnsi="Arial"/>
      <w:b/>
      <w:bCs/>
      <w:lang w:val="nb-NO" w:eastAsia="nb-NO"/>
    </w:rPr>
  </w:style>
  <w:style w:type="paragraph" w:styleId="Listeavsnitt">
    <w:name w:val="List Paragraph"/>
    <w:basedOn w:val="Normal"/>
    <w:uiPriority w:val="34"/>
    <w:qFormat/>
    <w:rsid w:val="00EB4A07"/>
    <w:pPr>
      <w:ind w:left="720"/>
      <w:contextualSpacing/>
    </w:pPr>
  </w:style>
  <w:style w:type="paragraph" w:customStyle="1" w:styleId="Kontraktstil">
    <w:name w:val="Kontraktstil"/>
    <w:basedOn w:val="Normal"/>
    <w:link w:val="KontraktstilTegn"/>
    <w:qFormat/>
    <w:rsid w:val="1C366846"/>
    <w:pPr>
      <w:spacing w:before="120" w:after="120"/>
      <w:ind w:left="720"/>
    </w:pPr>
    <w:rPr>
      <w:lang w:eastAsia="en-US"/>
    </w:rPr>
  </w:style>
  <w:style w:type="character" w:customStyle="1" w:styleId="KontraktstilTegn">
    <w:name w:val="Kontraktstil Tegn"/>
    <w:link w:val="Kontraktstil"/>
    <w:rsid w:val="1C366846"/>
    <w:rPr>
      <w:rFonts w:ascii="Arial" w:eastAsia="Times New Roman" w:hAnsi="Arial"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rik%20Steine\Google%20Drive\Innkj&#248;p\Prosjekt\6K\%23Adm\00%20Malverk\Del%20III\Del%201_Vedlegg%201_Mal%20Tilbudsbrev.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l88281796c024f12be6e4e3f08fc80a0 xmlns="1e033326-9d7b-40c1-b19f-0128d3c53814">
      <Terms xmlns="http://schemas.microsoft.com/office/infopath/2007/PartnerControls"/>
    </l88281796c024f12be6e4e3f08fc80a0>
    <p5e35a3076ae4516bc8338cb1e1a32af xmlns="1e033326-9d7b-40c1-b19f-0128d3c53814">
      <Terms xmlns="http://schemas.microsoft.com/office/infopath/2007/PartnerControls"/>
    </p5e35a3076ae4516bc8338cb1e1a32af>
    <IMSender xmlns="1e033326-9d7b-40c1-b19f-0128d3c53814" xsi:nil="true"/>
    <o6fe11a35735487dac377a215490fa4b xmlns="1e033326-9d7b-40c1-b19f-0128d3c53814">
      <Terms xmlns="http://schemas.microsoft.com/office/infopath/2007/PartnerControls">
        <TermInfo xmlns="http://schemas.microsoft.com/office/infopath/2007/PartnerControls">
          <TermName xmlns="http://schemas.microsoft.com/office/infopath/2007/PartnerControls">Microsoft 365</TermName>
          <TermId xmlns="http://schemas.microsoft.com/office/infopath/2007/PartnerControls">7c613202-94f0-4b6f-bc81-d3ee704ed31a</TermId>
        </TermInfo>
      </Terms>
    </o6fe11a35735487dac377a215490fa4b>
    <p49464b9c65448418d1ff2537bfecf9f xmlns="1e033326-9d7b-40c1-b19f-0128d3c53814">
      <Terms xmlns="http://schemas.microsoft.com/office/infopath/2007/PartnerControls">
        <TermInfo xmlns="http://schemas.microsoft.com/office/infopath/2007/PartnerControls">
          <TermName xmlns="http://schemas.microsoft.com/office/infopath/2007/PartnerControls">BKK AS</TermName>
          <TermId xmlns="http://schemas.microsoft.com/office/infopath/2007/PartnerControls">56266d93-4f3d-4085-8ca2-5c53fe84bfcd</TermId>
        </TermInfo>
      </Terms>
    </p49464b9c65448418d1ff2537bfecf9f>
    <LRMKeywords xmlns="1e033326-9d7b-40c1-b19f-0128d3c53814" xsi:nil="true"/>
    <b05c14283fdb4c258640db241471dc2f xmlns="1e033326-9d7b-40c1-b19f-0128d3c53814">
      <Terms xmlns="http://schemas.microsoft.com/office/infopath/2007/PartnerControls"/>
    </b05c14283fdb4c258640db241471dc2f>
    <IMReplacedFor xmlns="1e033326-9d7b-40c1-b19f-0128d3c53814" xsi:nil="true"/>
    <IMDocumentDate xmlns="1e033326-9d7b-40c1-b19f-0128d3c53814">2026-04-22T08:14:40+00:00</IMDocumentDate>
    <ef6dbdad52914ecfb83af5e34445bfb8 xmlns="1e033326-9d7b-40c1-b19f-0128d3c53814">
      <Terms xmlns="http://schemas.microsoft.com/office/infopath/2007/PartnerControls">
        <TermInfo xmlns="http://schemas.microsoft.com/office/infopath/2007/PartnerControls">
          <TermName xmlns="http://schemas.microsoft.com/office/infopath/2007/PartnerControls">Utkast</TermName>
          <TermId xmlns="http://schemas.microsoft.com/office/infopath/2007/PartnerControls">651e9554-e465-46b5-ba53-ec8a73f17d4b</TermId>
        </TermInfo>
      </Terms>
    </ef6dbdad52914ecfb83af5e34445bfb8>
    <ofa5a0f214a54369866236daf9a4f2fe xmlns="1e033326-9d7b-40c1-b19f-0128d3c53814">
      <Terms xmlns="http://schemas.microsoft.com/office/infopath/2007/PartnerControls">
        <TermInfo xmlns="http://schemas.microsoft.com/office/infopath/2007/PartnerControls">
          <TermName xmlns="http://schemas.microsoft.com/office/infopath/2007/PartnerControls">Internt</TermName>
          <TermId xmlns="http://schemas.microsoft.com/office/infopath/2007/PartnerControls">59cc3db9-e9d0-47e9-b5a2-50a44ec3a28a</TermId>
        </TermInfo>
      </Terms>
    </ofa5a0f214a54369866236daf9a4f2fe>
    <i8a034cb55434b9da9725c810c6b0c8b xmlns="1e033326-9d7b-40c1-b19f-0128d3c53814">
      <Terms xmlns="http://schemas.microsoft.com/office/infopath/2007/PartnerControls"/>
    </i8a034cb55434b9da9725c810c6b0c8b>
    <IMProjectNumber xmlns="1e033326-9d7b-40c1-b19f-0128d3c53814" xsi:nil="true"/>
    <TaxCatchAll xmlns="1e033326-9d7b-40c1-b19f-0128d3c53814">
      <Value>6</Value>
      <Value>5</Value>
      <Value>4</Value>
      <Value>3</Value>
      <Value>2</Value>
      <Value>1</Value>
    </TaxCatchAll>
    <mb34b6b7b8ed4c6788b1993affe66663 xmlns="1e033326-9d7b-40c1-b19f-0128d3c53814">
      <Terms xmlns="http://schemas.microsoft.com/office/infopath/2007/PartnerControls">
        <TermInfo xmlns="http://schemas.microsoft.com/office/infopath/2007/PartnerControls">
          <TermName xmlns="http://schemas.microsoft.com/office/infopath/2007/PartnerControls">Innkjøp og anskaffelser</TermName>
          <TermId xmlns="http://schemas.microsoft.com/office/infopath/2007/PartnerControls">d803b0ab-eb26-44ab-8047-da650eeb9fa1</TermId>
        </TermInfo>
      </Terms>
    </mb34b6b7b8ed4c6788b1993affe66663>
    <IMDateSent xmlns="1e033326-9d7b-40c1-b19f-0128d3c53814" xsi:nil="true"/>
    <IMPhysicalArchiveCode xmlns="1e033326-9d7b-40c1-b19f-0128d3c53814" xsi:nil="true"/>
    <IMExternalDocNumber xmlns="1e033326-9d7b-40c1-b19f-0128d3c53814" xsi:nil="true"/>
    <IMIECFacilityUnit xmlns="1e033326-9d7b-40c1-b19f-0128d3c53814" xsi:nil="true"/>
    <IMCtrlBy xmlns="1e033326-9d7b-40c1-b19f-0128d3c53814" xsi:nil="true"/>
    <l3d461dae4994b9e80f8fec8f48cf135 xmlns="1e033326-9d7b-40c1-b19f-0128d3c53814">
      <Terms xmlns="http://schemas.microsoft.com/office/infopath/2007/PartnerControls"/>
    </l3d461dae4994b9e80f8fec8f48cf135>
    <IMGroupNumber xmlns="1e033326-9d7b-40c1-b19f-0128d3c53814" xsi:nil="true"/>
    <p97caf9a1979467c8714afb016bad321 xmlns="1e033326-9d7b-40c1-b19f-0128d3c53814">
      <Terms xmlns="http://schemas.microsoft.com/office/infopath/2007/PartnerControls"/>
    </p97caf9a1979467c8714afb016bad321>
    <h30fe19a674740e7801166eaf032b7d9 xmlns="1e033326-9d7b-40c1-b19f-0128d3c53814">
      <Terms xmlns="http://schemas.microsoft.com/office/infopath/2007/PartnerControls"/>
    </h30fe19a674740e7801166eaf032b7d9>
    <kb4dffaff7f8430da9c064d6683c8579 xmlns="1e033326-9d7b-40c1-b19f-0128d3c53814">
      <Terms xmlns="http://schemas.microsoft.com/office/infopath/2007/PartnerControls"/>
    </kb4dffaff7f8430da9c064d6683c8579>
    <IMIECFacilityLocation xmlns="1e033326-9d7b-40c1-b19f-0128d3c53814" xsi:nil="true"/>
    <IMLeafNumber xmlns="1e033326-9d7b-40c1-b19f-0128d3c53814" xsi:nil="true"/>
    <IMPreparedBy xmlns="1e033326-9d7b-40c1-b19f-0128d3c53814" xsi:nil="true"/>
    <m2ed111665cf492a86a46d6f7cf3989e xmlns="1e033326-9d7b-40c1-b19f-0128d3c53814">
      <Terms xmlns="http://schemas.microsoft.com/office/infopath/2007/PartnerControls">
        <TermInfo xmlns="http://schemas.microsoft.com/office/infopath/2007/PartnerControls">
          <TermName xmlns="http://schemas.microsoft.com/office/infopath/2007/PartnerControls">Administrativ dokumentasjon</TermName>
          <TermId xmlns="http://schemas.microsoft.com/office/infopath/2007/PartnerControls">f402d5bb-bc11-4709-ac99-c80c11f345fa</TermId>
        </TermInfo>
      </Terms>
    </m2ed111665cf492a86a46d6f7cf3989e>
    <IMConstrApproved xmlns="1e033326-9d7b-40c1-b19f-0128d3c53814">false</IMConstrApproved>
    <b2b582140d394fd3b15c4f37318f47ab xmlns="1e033326-9d7b-40c1-b19f-0128d3c53814">
      <Terms xmlns="http://schemas.microsoft.com/office/infopath/2007/PartnerControls"/>
    </b2b582140d394fd3b15c4f37318f47ab>
    <IMReceiver xmlns="1e033326-9d7b-40c1-b19f-0128d3c53814" xsi:nil="true"/>
    <IMCustomerNumber xmlns="1e033326-9d7b-40c1-b19f-0128d3c53814" xsi:nil="true"/>
    <kf0ffde7d2e3495e990f59996718da89 xmlns="1e033326-9d7b-40c1-b19f-0128d3c53814">
      <Terms xmlns="http://schemas.microsoft.com/office/infopath/2007/PartnerControls"/>
    </kf0ffde7d2e3495e990f59996718da89>
    <IMDrawingNumber xmlns="1e033326-9d7b-40c1-b19f-0128d3c53814" xsi:nil="true"/>
    <_dlc_DocId xmlns="95b076b6-fb18-45f6-828d-98342270233c">1044-16694220-56500</_dlc_DocId>
    <_dlc_DocIdUrl xmlns="95b076b6-fb18-45f6-828d-98342270233c">
      <Url>https://bkkas.sharepoint.com/sites/BKKIOA/_layouts/15/DocIdRedir.aspx?ID=1044-16694220-56500</Url>
      <Description>1044-16694220-56500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Historisk dokument" ma:contentTypeID="0x010100DCC8928C2E5AE54DA14B3E786809983A01007CF6B3254D3D4DA389C17DF7BC3C441E00BB33E434A0C33949AF81EFDE252701BA" ma:contentTypeVersion="5" ma:contentTypeDescription="Migrerte dokumenter fra historisk arkiv" ma:contentTypeScope="" ma:versionID="7ef40418ae11c183862b7effefb173f5">
  <xsd:schema xmlns:xsd="http://www.w3.org/2001/XMLSchema" xmlns:xs="http://www.w3.org/2001/XMLSchema" xmlns:p="http://schemas.microsoft.com/office/2006/metadata/properties" xmlns:ns2="1e033326-9d7b-40c1-b19f-0128d3c53814" xmlns:ns3="95b076b6-fb18-45f6-828d-98342270233c" targetNamespace="http://schemas.microsoft.com/office/2006/metadata/properties" ma:root="true" ma:fieldsID="7df364b9143cf271a7102b4441e4822c" ns2:_="" ns3:_="">
    <xsd:import namespace="1e033326-9d7b-40c1-b19f-0128d3c53814"/>
    <xsd:import namespace="95b076b6-fb18-45f6-828d-98342270233c"/>
    <xsd:element name="properties">
      <xsd:complexType>
        <xsd:sequence>
          <xsd:element name="documentManagement">
            <xsd:complexType>
              <xsd:all>
                <xsd:element ref="ns2:IMDocumentDate"/>
                <xsd:element ref="ns2:b2b582140d394fd3b15c4f37318f47ab" minOccurs="0"/>
                <xsd:element ref="ns2:TaxCatchAll" minOccurs="0"/>
                <xsd:element ref="ns2:TaxCatchAllLabel" minOccurs="0"/>
                <xsd:element ref="ns2:ef6dbdad52914ecfb83af5e34445bfb8" minOccurs="0"/>
                <xsd:element ref="ns2:m2ed111665cf492a86a46d6f7cf3989e" minOccurs="0"/>
                <xsd:element ref="ns2:p49464b9c65448418d1ff2537bfecf9f" minOccurs="0"/>
                <xsd:element ref="ns2:mb34b6b7b8ed4c6788b1993affe66663" minOccurs="0"/>
                <xsd:element ref="ns2:IMSender" minOccurs="0"/>
                <xsd:element ref="ns2:IMReceiver" minOccurs="0"/>
                <xsd:element ref="ns2:ofa5a0f214a54369866236daf9a4f2fe" minOccurs="0"/>
                <xsd:element ref="ns2:h30fe19a674740e7801166eaf032b7d9" minOccurs="0"/>
                <xsd:element ref="ns2:o6fe11a35735487dac377a215490fa4b" minOccurs="0"/>
                <xsd:element ref="ns2:p97caf9a1979467c8714afb016bad321" minOccurs="0"/>
                <xsd:element ref="ns2:l88281796c024f12be6e4e3f08fc80a0" minOccurs="0"/>
                <xsd:element ref="ns2:kf0ffde7d2e3495e990f59996718da89" minOccurs="0"/>
                <xsd:element ref="ns2:i8a034cb55434b9da9725c810c6b0c8b" minOccurs="0"/>
                <xsd:element ref="ns2:b05c14283fdb4c258640db241471dc2f" minOccurs="0"/>
                <xsd:element ref="ns2:kb4dffaff7f8430da9c064d6683c8579" minOccurs="0"/>
                <xsd:element ref="ns2:l3d461dae4994b9e80f8fec8f48cf135" minOccurs="0"/>
                <xsd:element ref="ns2:IMDateSent" minOccurs="0"/>
                <xsd:element ref="ns2:IMProjectNumber" minOccurs="0"/>
                <xsd:element ref="ns2:IMCustomerNumber" minOccurs="0"/>
                <xsd:element ref="ns2:IMExternalDocNumber" minOccurs="0"/>
                <xsd:element ref="ns2:IMPhysicalArchiveCode" minOccurs="0"/>
                <xsd:element ref="ns2:IMDrawingNumber" minOccurs="0"/>
                <xsd:element ref="ns2:IMReplacedFor" minOccurs="0"/>
                <xsd:element ref="ns2:IMIECFacilityLocation" minOccurs="0"/>
                <xsd:element ref="ns2:IMIECFacilityUnit" minOccurs="0"/>
                <xsd:element ref="ns2:IMGroupNumber" minOccurs="0"/>
                <xsd:element ref="ns2:IMLeafNumber" minOccurs="0"/>
                <xsd:element ref="ns2:p5e35a3076ae4516bc8338cb1e1a32af" minOccurs="0"/>
                <xsd:element ref="ns2:IMCtrlBy" minOccurs="0"/>
                <xsd:element ref="ns2:IMConstrApproved" minOccurs="0"/>
                <xsd:element ref="ns2:IMPreparedBy" minOccurs="0"/>
                <xsd:element ref="ns2:LRMKeyword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33326-9d7b-40c1-b19f-0128d3c53814" elementFormDefault="qualified">
    <xsd:import namespace="http://schemas.microsoft.com/office/2006/documentManagement/types"/>
    <xsd:import namespace="http://schemas.microsoft.com/office/infopath/2007/PartnerControls"/>
    <xsd:element name="IMDocumentDate" ma:index="8" ma:displayName="Dokumentdato" ma:default="[today]" ma:format="DateOnly" ma:internalName="IMDocumentDate">
      <xsd:simpleType>
        <xsd:restriction base="dms:DateTime"/>
      </xsd:simpleType>
    </xsd:element>
    <xsd:element name="b2b582140d394fd3b15c4f37318f47ab" ma:index="9" ma:taxonomy="true" ma:internalName="b2b582140d394fd3b15c4f37318f47ab" ma:taxonomyFieldName="IMDocumentType" ma:displayName="Dokumenttype" ma:default="" ma:fieldId="{b2b58214-0d39-4fd3-b15c-4f37318f47ab}" ma:sspId="0bd0674a-f7ae-4b8b-b0c6-67ceef0215a8" ma:termSetId="6a373f52-c117-4123-9b6e-1136312bb063"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a1cb7868-c0e1-47fb-afad-13346463f0d1}" ma:internalName="TaxCatchAll" ma:showField="CatchAllData" ma:web="95b076b6-fb18-45f6-828d-98342270233c">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a1cb7868-c0e1-47fb-afad-13346463f0d1}" ma:internalName="TaxCatchAllLabel" ma:readOnly="true" ma:showField="CatchAllDataLabel" ma:web="95b076b6-fb18-45f6-828d-98342270233c">
      <xsd:complexType>
        <xsd:complexContent>
          <xsd:extension base="dms:MultiChoiceLookup">
            <xsd:sequence>
              <xsd:element name="Value" type="dms:Lookup" maxOccurs="unbounded" minOccurs="0" nillable="true"/>
            </xsd:sequence>
          </xsd:extension>
        </xsd:complexContent>
      </xsd:complexType>
    </xsd:element>
    <xsd:element name="ef6dbdad52914ecfb83af5e34445bfb8" ma:index="13" ma:taxonomy="true" ma:internalName="ef6dbdad52914ecfb83af5e34445bfb8" ma:taxonomyFieldName="IMDocumentStatus" ma:displayName="Dokumentstatus" ma:default="1;#Utkast|651e9554-e465-46b5-ba53-ec8a73f17d4b" ma:fieldId="{ef6dbdad-5291-4ecf-b83a-f5e34445bfb8}" ma:sspId="0bd0674a-f7ae-4b8b-b0c6-67ceef0215a8" ma:termSetId="5e3dce72-7e2f-48a3-bbd6-b81f4162999f" ma:anchorId="00000000-0000-0000-0000-000000000000" ma:open="false" ma:isKeyword="false">
      <xsd:complexType>
        <xsd:sequence>
          <xsd:element ref="pc:Terms" minOccurs="0" maxOccurs="1"/>
        </xsd:sequence>
      </xsd:complexType>
    </xsd:element>
    <xsd:element name="m2ed111665cf492a86a46d6f7cf3989e" ma:index="15" ma:taxonomy="true" ma:internalName="m2ed111665cf492a86a46d6f7cf3989e" ma:taxonomyFieldName="IMRecordCategory" ma:displayName="Arkivkategori" ma:default="4;#Administrativ dokumentasjon|f402d5bb-bc11-4709-ac99-c80c11f345fa" ma:fieldId="{62ed1116-65cf-492a-86a4-6d6f7cf3989e}" ma:sspId="0bd0674a-f7ae-4b8b-b0c6-67ceef0215a8" ma:termSetId="208ce4d5-2315-4991-84f8-92cc9bdcc8b0" ma:anchorId="00000000-0000-0000-0000-000000000000" ma:open="false" ma:isKeyword="false">
      <xsd:complexType>
        <xsd:sequence>
          <xsd:element ref="pc:Terms" minOccurs="0" maxOccurs="1"/>
        </xsd:sequence>
      </xsd:complexType>
    </xsd:element>
    <xsd:element name="p49464b9c65448418d1ff2537bfecf9f" ma:index="17" ma:taxonomy="true" ma:internalName="p49464b9c65448418d1ff2537bfecf9f" ma:taxonomyFieldName="IMCompany" ma:displayName="Selskap" ma:default="5;#BKK AS|56266d93-4f3d-4085-8ca2-5c53fe84bfcd" ma:fieldId="{949464b9-c654-4841-8d1f-f2537bfecf9f}" ma:sspId="0bd0674a-f7ae-4b8b-b0c6-67ceef0215a8" ma:termSetId="c8c6dbe0-006c-4475-ba22-e47e482dd813" ma:anchorId="00000000-0000-0000-0000-000000000000" ma:open="false" ma:isKeyword="false">
      <xsd:complexType>
        <xsd:sequence>
          <xsd:element ref="pc:Terms" minOccurs="0" maxOccurs="1"/>
        </xsd:sequence>
      </xsd:complexType>
    </xsd:element>
    <xsd:element name="mb34b6b7b8ed4c6788b1993affe66663" ma:index="19" ma:taxonomy="true" ma:internalName="mb34b6b7b8ed4c6788b1993affe66663" ma:taxonomyFieldName="IMFunction" ma:displayName="Funksjon" ma:default="6;#Innkjøp og anskaffelser|d803b0ab-eb26-44ab-8047-da650eeb9fa1" ma:fieldId="{6b34b6b7-b8ed-4c67-88b1-993affe66663}" ma:sspId="0bd0674a-f7ae-4b8b-b0c6-67ceef0215a8" ma:termSetId="aaeb2a1f-3844-4110-b8c5-8ee581451391" ma:anchorId="00000000-0000-0000-0000-000000000000" ma:open="false" ma:isKeyword="false">
      <xsd:complexType>
        <xsd:sequence>
          <xsd:element ref="pc:Terms" minOccurs="0" maxOccurs="1"/>
        </xsd:sequence>
      </xsd:complexType>
    </xsd:element>
    <xsd:element name="IMSender" ma:index="21" nillable="true" ma:displayName="Avsender" ma:internalName="IMSender">
      <xsd:simpleType>
        <xsd:restriction base="dms:Text">
          <xsd:maxLength value="255"/>
        </xsd:restriction>
      </xsd:simpleType>
    </xsd:element>
    <xsd:element name="IMReceiver" ma:index="22" nillable="true" ma:displayName="Mottaker" ma:internalName="IMReceiver">
      <xsd:simpleType>
        <xsd:restriction base="dms:Text">
          <xsd:maxLength value="255"/>
        </xsd:restriction>
      </xsd:simpleType>
    </xsd:element>
    <xsd:element name="ofa5a0f214a54369866236daf9a4f2fe" ma:index="23" ma:taxonomy="true" ma:internalName="ofa5a0f214a54369866236daf9a4f2fe" ma:taxonomyFieldName="IMDocumentDirection" ma:displayName="Dokumentretning" ma:default="2;#Internt|59cc3db9-e9d0-47e9-b5a2-50a44ec3a28a" ma:fieldId="{8fa5a0f2-14a5-4369-8662-36daf9a4f2fe}" ma:sspId="0bd0674a-f7ae-4b8b-b0c6-67ceef0215a8" ma:termSetId="e03f5d18-895e-48ef-ade0-b12619cb6849" ma:anchorId="00000000-0000-0000-0000-000000000000" ma:open="false" ma:isKeyword="false">
      <xsd:complexType>
        <xsd:sequence>
          <xsd:element ref="pc:Terms" minOccurs="0" maxOccurs="1"/>
        </xsd:sequence>
      </xsd:complexType>
    </xsd:element>
    <xsd:element name="h30fe19a674740e7801166eaf032b7d9" ma:index="25" nillable="true" ma:taxonomy="true" ma:internalName="h30fe19a674740e7801166eaf032b7d9" ma:taxonomyFieldName="IMTransparency" ma:displayName="Unntatt offentligheten" ma:readOnly="false" ma:fieldId="{130fe19a-6747-40e7-8011-66eaf032b7d9}" ma:sspId="0bd0674a-f7ae-4b8b-b0c6-67ceef0215a8" ma:termSetId="66a77c47-c760-4733-a6b3-2b9e42cfb60d" ma:anchorId="00000000-0000-0000-0000-000000000000" ma:open="false" ma:isKeyword="false">
      <xsd:complexType>
        <xsd:sequence>
          <xsd:element ref="pc:Terms" minOccurs="0" maxOccurs="1"/>
        </xsd:sequence>
      </xsd:complexType>
    </xsd:element>
    <xsd:element name="o6fe11a35735487dac377a215490fa4b" ma:index="27" nillable="true" ma:taxonomy="true" ma:internalName="o6fe11a35735487dac377a215490fa4b" ma:taxonomyFieldName="IMSource" ma:displayName="Kilde" ma:readOnly="false" ma:default="3;#Microsoft 365|7c613202-94f0-4b6f-bc81-d3ee704ed31a" ma:fieldId="{86fe11a3-5735-487d-ac37-7a215490fa4b}" ma:sspId="0bd0674a-f7ae-4b8b-b0c6-67ceef0215a8" ma:termSetId="99dc503a-f406-4b36-bbb3-7f63660859f6" ma:anchorId="00000000-0000-0000-0000-000000000000" ma:open="false" ma:isKeyword="false">
      <xsd:complexType>
        <xsd:sequence>
          <xsd:element ref="pc:Terms" minOccurs="0" maxOccurs="1"/>
        </xsd:sequence>
      </xsd:complexType>
    </xsd:element>
    <xsd:element name="p97caf9a1979467c8714afb016bad321" ma:index="30" nillable="true" ma:taxonomy="true" ma:internalName="p97caf9a1979467c8714afb016bad321" ma:taxonomyFieldName="IMFieldDescription" ma:displayName="Fag" ma:default="" ma:fieldId="{997caf9a-1979-467c-8714-afb016bad321}" ma:sspId="0bd0674a-f7ae-4b8b-b0c6-67ceef0215a8" ma:termSetId="6e398b52-4de5-448b-aa3e-748934d6ba81" ma:anchorId="00000000-0000-0000-0000-000000000000" ma:open="false" ma:isKeyword="false">
      <xsd:complexType>
        <xsd:sequence>
          <xsd:element ref="pc:Terms" minOccurs="0" maxOccurs="1"/>
        </xsd:sequence>
      </xsd:complexType>
    </xsd:element>
    <xsd:element name="l88281796c024f12be6e4e3f08fc80a0" ma:index="32" nillable="true" ma:taxonomy="true" ma:internalName="l88281796c024f12be6e4e3f08fc80a0" ma:taxonomyFieldName="IMTechnicalDocSubType" ma:displayName="Teknisk dokument subtype" ma:default="" ma:fieldId="{58828179-6c02-4f12-be6e-4e3f08fc80a0}" ma:sspId="0bd0674a-f7ae-4b8b-b0c6-67ceef0215a8" ma:termSetId="1fb2a9e1-afee-426f-9650-626473c4cf7c" ma:anchorId="00000000-0000-0000-0000-000000000000" ma:open="false" ma:isKeyword="false">
      <xsd:complexType>
        <xsd:sequence>
          <xsd:element ref="pc:Terms" minOccurs="0" maxOccurs="1"/>
        </xsd:sequence>
      </xsd:complexType>
    </xsd:element>
    <xsd:element name="kf0ffde7d2e3495e990f59996718da89" ma:index="34" nillable="true" ma:taxonomy="true" ma:internalName="kf0ffde7d2e3495e990f59996718da89" ma:taxonomyFieldName="IMMatrixNumber" ma:displayName="Matrikkelnummer" ma:default="" ma:fieldId="{4f0ffde7-d2e3-495e-990f-59996718da89}" ma:taxonomyMulti="true" ma:sspId="0bd0674a-f7ae-4b8b-b0c6-67ceef0215a8" ma:termSetId="9d16f2a6-5dee-4c86-8c2a-46544ad9a4bb" ma:anchorId="00000000-0000-0000-0000-000000000000" ma:open="false" ma:isKeyword="false">
      <xsd:complexType>
        <xsd:sequence>
          <xsd:element ref="pc:Terms" minOccurs="0" maxOccurs="1"/>
        </xsd:sequence>
      </xsd:complexType>
    </xsd:element>
    <xsd:element name="i8a034cb55434b9da9725c810c6b0c8b" ma:index="36" nillable="true" ma:taxonomy="true" ma:internalName="i8a034cb55434b9da9725c810c6b0c8b" ma:taxonomyFieldName="IMFacility" ma:displayName="Anlegg" ma:default="" ma:fieldId="{28a034cb-5543-4b9d-a972-5c810c6b0c8b}" ma:taxonomyMulti="true" ma:sspId="0bd0674a-f7ae-4b8b-b0c6-67ceef0215a8" ma:termSetId="06be803a-fb30-4ad4-bbf3-b94be81b7ea7" ma:anchorId="00000000-0000-0000-0000-000000000000" ma:open="false" ma:isKeyword="false">
      <xsd:complexType>
        <xsd:sequence>
          <xsd:element ref="pc:Terms" minOccurs="0" maxOccurs="1"/>
        </xsd:sequence>
      </xsd:complexType>
    </xsd:element>
    <xsd:element name="b05c14283fdb4c258640db241471dc2f" ma:index="38" nillable="true" ma:taxonomy="true" ma:internalName="b05c14283fdb4c258640db241471dc2f" ma:taxonomyFieldName="IMFacilityCategory" ma:displayName="Anleggskategori" ma:default="" ma:fieldId="{b05c1428-3fdb-4c25-8640-db241471dc2f}" ma:sspId="0bd0674a-f7ae-4b8b-b0c6-67ceef0215a8" ma:termSetId="ec6b9728-5534-45b6-8556-9ac251d88e2e" ma:anchorId="00000000-0000-0000-0000-000000000000" ma:open="false" ma:isKeyword="false">
      <xsd:complexType>
        <xsd:sequence>
          <xsd:element ref="pc:Terms" minOccurs="0" maxOccurs="1"/>
        </xsd:sequence>
      </xsd:complexType>
    </xsd:element>
    <xsd:element name="kb4dffaff7f8430da9c064d6683c8579" ma:index="40" nillable="true" ma:taxonomy="true" ma:internalName="kb4dffaff7f8430da9c064d6683c8579" ma:taxonomyFieldName="IMFacilityUnit" ma:displayName="Anleggsenhet" ma:default="" ma:fieldId="{4b4dffaf-f7f8-430d-a9c0-64d6683c8579}" ma:taxonomyMulti="true" ma:sspId="0bd0674a-f7ae-4b8b-b0c6-67ceef0215a8" ma:termSetId="51f6dc3e-e6ee-4570-82e4-3ef9e654072a" ma:anchorId="00000000-0000-0000-0000-000000000000" ma:open="false" ma:isKeyword="false">
      <xsd:complexType>
        <xsd:sequence>
          <xsd:element ref="pc:Terms" minOccurs="0" maxOccurs="1"/>
        </xsd:sequence>
      </xsd:complexType>
    </xsd:element>
    <xsd:element name="l3d461dae4994b9e80f8fec8f48cf135" ma:index="42" nillable="true" ma:taxonomy="true" ma:internalName="l3d461dae4994b9e80f8fec8f48cf135" ma:taxonomyFieldName="IMRevisionIndex" ma:displayName="Revisjonsindeks" ma:default="" ma:fieldId="{53d461da-e499-4b9e-80f8-fec8f48cf135}" ma:taxonomyMulti="true" ma:sspId="0bd0674a-f7ae-4b8b-b0c6-67ceef0215a8" ma:termSetId="9a0af9b1-4b83-4014-ad56-99fa10878c8e" ma:anchorId="00000000-0000-0000-0000-000000000000" ma:open="false" ma:isKeyword="false">
      <xsd:complexType>
        <xsd:sequence>
          <xsd:element ref="pc:Terms" minOccurs="0" maxOccurs="1"/>
        </xsd:sequence>
      </xsd:complexType>
    </xsd:element>
    <xsd:element name="IMDateSent" ma:index="44" nillable="true" ma:displayName="Dato utsendt" ma:format="DateOnly" ma:internalName="IMDateSent">
      <xsd:simpleType>
        <xsd:restriction base="dms:DateTime"/>
      </xsd:simpleType>
    </xsd:element>
    <xsd:element name="IMProjectNumber" ma:index="45" nillable="true" ma:displayName="Prosjektnummer" ma:internalName="IMProjectNumber">
      <xsd:simpleType>
        <xsd:restriction base="dms:Text">
          <xsd:maxLength value="255"/>
        </xsd:restriction>
      </xsd:simpleType>
    </xsd:element>
    <xsd:element name="IMCustomerNumber" ma:index="46" nillable="true" ma:displayName="Kundenummer" ma:internalName="IMCustomerNumber">
      <xsd:simpleType>
        <xsd:restriction base="dms:Text">
          <xsd:maxLength value="255"/>
        </xsd:restriction>
      </xsd:simpleType>
    </xsd:element>
    <xsd:element name="IMExternalDocNumber" ma:index="47" nillable="true" ma:displayName="Eksternt dokumentnummer" ma:internalName="IMExternalDocNumber">
      <xsd:simpleType>
        <xsd:restriction base="dms:Text">
          <xsd:maxLength value="255"/>
        </xsd:restriction>
      </xsd:simpleType>
    </xsd:element>
    <xsd:element name="IMPhysicalArchiveCode" ma:index="48" nillable="true" ma:displayName="Fysisk arkivkode" ma:internalName="IMPhysicalArchiveCode">
      <xsd:simpleType>
        <xsd:restriction base="dms:Text">
          <xsd:maxLength value="255"/>
        </xsd:restriction>
      </xsd:simpleType>
    </xsd:element>
    <xsd:element name="IMDrawingNumber" ma:index="49" nillable="true" ma:displayName="Tegningsnummer" ma:internalName="IMDrawingNumber">
      <xsd:simpleType>
        <xsd:restriction base="dms:Number"/>
      </xsd:simpleType>
    </xsd:element>
    <xsd:element name="IMReplacedFor" ma:index="50" nillable="true" ma:displayName="Erstatning for" ma:internalName="IMReplacedFor">
      <xsd:simpleType>
        <xsd:restriction base="dms:Text">
          <xsd:maxLength value="255"/>
        </xsd:restriction>
      </xsd:simpleType>
    </xsd:element>
    <xsd:element name="IMIECFacilityLocation" ma:index="51" nillable="true" ma:displayName="IEC+ (anleggsplassering)" ma:internalName="IMIECFacilityLocation">
      <xsd:simpleType>
        <xsd:restriction base="dms:Text">
          <xsd:maxLength value="255"/>
        </xsd:restriction>
      </xsd:simpleType>
    </xsd:element>
    <xsd:element name="IMIECFacilityUnit" ma:index="52" nillable="true" ma:displayName="IEC= (anleggsenhet)" ma:internalName="IMIECFacilityUnit">
      <xsd:simpleType>
        <xsd:restriction base="dms:Text">
          <xsd:maxLength value="255"/>
        </xsd:restriction>
      </xsd:simpleType>
    </xsd:element>
    <xsd:element name="IMGroupNumber" ma:index="53" nillable="true" ma:displayName="Gruppenummer" ma:internalName="IMGroupNumber">
      <xsd:simpleType>
        <xsd:restriction base="dms:Text">
          <xsd:maxLength value="255"/>
        </xsd:restriction>
      </xsd:simpleType>
    </xsd:element>
    <xsd:element name="IMLeafNumber" ma:index="54" nillable="true" ma:displayName="Bladnummer" ma:internalName="IMLeafNumber">
      <xsd:simpleType>
        <xsd:restriction base="dms:Text">
          <xsd:maxLength value="255"/>
        </xsd:restriction>
      </xsd:simpleType>
    </xsd:element>
    <xsd:element name="p5e35a3076ae4516bc8338cb1e1a32af" ma:index="55" nillable="true" ma:taxonomy="true" ma:internalName="p5e35a3076ae4516bc8338cb1e1a32af" ma:taxonomyFieldName="IMApprovalCodes" ma:displayName="Godkjenningskode" ma:default="" ma:fieldId="{95e35a30-76ae-4516-bc83-38cb1e1a32af}" ma:sspId="0bd0674a-f7ae-4b8b-b0c6-67ceef0215a8" ma:termSetId="8da42685-f1ea-4d12-8d81-725029f77e1c" ma:anchorId="00000000-0000-0000-0000-000000000000" ma:open="false" ma:isKeyword="false">
      <xsd:complexType>
        <xsd:sequence>
          <xsd:element ref="pc:Terms" minOccurs="0" maxOccurs="1"/>
        </xsd:sequence>
      </xsd:complexType>
    </xsd:element>
    <xsd:element name="IMCtrlBy" ma:index="57" nillable="true" ma:displayName="Kontrollert av" ma:internalName="IMCtrlBy">
      <xsd:simpleType>
        <xsd:restriction base="dms:Text">
          <xsd:maxLength value="255"/>
        </xsd:restriction>
      </xsd:simpleType>
    </xsd:element>
    <xsd:element name="IMConstrApproved" ma:index="58" nillable="true" ma:displayName="Konstruert godkjent" ma:default="0" ma:format="Dropdown" ma:internalName="IMConstrApproved">
      <xsd:simpleType>
        <xsd:restriction base="dms:Boolean"/>
      </xsd:simpleType>
    </xsd:element>
    <xsd:element name="IMPreparedBy" ma:index="59" nillable="true" ma:displayName="Utarbeidet av" ma:internalName="IMPreparedBy">
      <xsd:simpleType>
        <xsd:restriction base="dms:Text">
          <xsd:maxLength value="255"/>
        </xsd:restriction>
      </xsd:simpleType>
    </xsd:element>
    <xsd:element name="LRMKeywords" ma:index="60" nillable="true" ma:displayName="Nøkkelord" ma:internalName="LRMKeyword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b076b6-fb18-45f6-828d-98342270233c" elementFormDefault="qualified">
    <xsd:import namespace="http://schemas.microsoft.com/office/2006/documentManagement/types"/>
    <xsd:import namespace="http://schemas.microsoft.com/office/infopath/2007/PartnerControls"/>
    <xsd:element name="_dlc_DocId" ma:index="61" nillable="true" ma:displayName="Dokument-ID-verdi" ma:description="Verdien for dokument-IDen som er tilordnet elementet." ma:indexed="true" ma:internalName="_dlc_DocId" ma:readOnly="true">
      <xsd:simpleType>
        <xsd:restriction base="dms:Text"/>
      </xsd:simpleType>
    </xsd:element>
    <xsd:element name="_dlc_DocIdUrl" ma:index="62"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3" nillable="true" ma:displayName="Fast ID" ma:description="Behold IDen ved tillegging."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ma:index="29" ma:displayName="Kommentarer"/>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0bd0674a-f7ae-4b8b-b0c6-67ceef0215a8" ContentTypeId="0x010100DCC8928C2E5AE54DA14B3E786809983A01007CF6B3254D3D4DA389C17DF7BC3C441E" PreviousValue="false" LastSyncTimeStamp="2023-03-13T12:19:45.473Z"/>
</file>

<file path=customXml/itemProps1.xml><?xml version="1.0" encoding="utf-8"?>
<ds:datastoreItem xmlns:ds="http://schemas.openxmlformats.org/officeDocument/2006/customXml" ds:itemID="{F5C1700A-0619-49B6-A2CD-2B734F632738}">
  <ds:schemaRefs>
    <ds:schemaRef ds:uri="http://schemas.microsoft.com/sharepoint/events"/>
  </ds:schemaRefs>
</ds:datastoreItem>
</file>

<file path=customXml/itemProps2.xml><?xml version="1.0" encoding="utf-8"?>
<ds:datastoreItem xmlns:ds="http://schemas.openxmlformats.org/officeDocument/2006/customXml" ds:itemID="{7A1F2E52-8695-4ABA-B52E-F7147CAB3CDA}">
  <ds:schemaRefs>
    <ds:schemaRef ds:uri="http://schemas.microsoft.com/office/2006/metadata/properties"/>
    <ds:schemaRef ds:uri="http://schemas.microsoft.com/office/infopath/2007/PartnerControls"/>
    <ds:schemaRef ds:uri="1e033326-9d7b-40c1-b19f-0128d3c53814"/>
    <ds:schemaRef ds:uri="95b076b6-fb18-45f6-828d-98342270233c"/>
  </ds:schemaRefs>
</ds:datastoreItem>
</file>

<file path=customXml/itemProps3.xml><?xml version="1.0" encoding="utf-8"?>
<ds:datastoreItem xmlns:ds="http://schemas.openxmlformats.org/officeDocument/2006/customXml" ds:itemID="{D558834A-D302-4D92-903A-C6DC405B3ABC}">
  <ds:schemaRefs>
    <ds:schemaRef ds:uri="http://schemas.openxmlformats.org/officeDocument/2006/bibliography"/>
  </ds:schemaRefs>
</ds:datastoreItem>
</file>

<file path=customXml/itemProps4.xml><?xml version="1.0" encoding="utf-8"?>
<ds:datastoreItem xmlns:ds="http://schemas.openxmlformats.org/officeDocument/2006/customXml" ds:itemID="{985C7A0E-7D32-40ED-8CC9-8074B8D49C11}">
  <ds:schemaRefs>
    <ds:schemaRef ds:uri="http://schemas.microsoft.com/sharepoint/v3/contenttype/forms"/>
  </ds:schemaRefs>
</ds:datastoreItem>
</file>

<file path=customXml/itemProps5.xml><?xml version="1.0" encoding="utf-8"?>
<ds:datastoreItem xmlns:ds="http://schemas.openxmlformats.org/officeDocument/2006/customXml" ds:itemID="{C1678B31-0359-4E2C-B7DF-E42598508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33326-9d7b-40c1-b19f-0128d3c53814"/>
    <ds:schemaRef ds:uri="95b076b6-fb18-45f6-828d-9834227023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F06F59-869A-420B-8002-BBBE5955BA3A}">
  <ds:schemaRefs>
    <ds:schemaRef ds:uri="Microsoft.SharePoint.Taxonomy.ContentTypeSync"/>
  </ds:schemaRefs>
</ds:datastoreItem>
</file>

<file path=docMetadata/LabelInfo.xml><?xml version="1.0" encoding="utf-8"?>
<clbl:labelList xmlns:clbl="http://schemas.microsoft.com/office/2020/mipLabelMetadata">
  <clbl:label id="{b83c2636-b986-4bb9-9171-895989e09a52}" enabled="1" method="Standard" siteId="{12f1bdca-9eec-45f6-a63e-2061b957e8ee}" removed="0"/>
</clbl:labelList>
</file>

<file path=docProps/app.xml><?xml version="1.0" encoding="utf-8"?>
<Properties xmlns="http://schemas.openxmlformats.org/officeDocument/2006/extended-properties" xmlns:vt="http://schemas.openxmlformats.org/officeDocument/2006/docPropsVTypes">
  <Template>Del 1_Vedlegg 1_Mal Tilbudsbrev</Template>
  <TotalTime>67</TotalTime>
  <Pages>4</Pages>
  <Words>385</Words>
  <Characters>2543</Characters>
  <Application>Microsoft Office Word</Application>
  <DocSecurity>0</DocSecurity>
  <Lines>149</Lines>
  <Paragraphs>91</Paragraphs>
  <ScaleCrop>false</ScaleCrop>
  <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Lawrence Nilsson Henneli Nordås</cp:lastModifiedBy>
  <cp:revision>55</cp:revision>
  <dcterms:created xsi:type="dcterms:W3CDTF">2015-08-04T11:52:00Z</dcterms:created>
  <dcterms:modified xsi:type="dcterms:W3CDTF">2026-05-28T18:19:00Z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0x010100DCC8928C2E5AE54DA14B3E786809983A01007CF6B3254D3D4DA389C17DF7BC3C441E00BB33E434A0C33949AF81EFDE252701BA</vt:lpwstr>
  </property>
  <property fmtid="{D5CDD505-2E9C-101B-9397-08002B2CF9AE}" pid="4" name="IMApprovalCodes">
    <vt:lpwstr/>
  </property>
  <property fmtid="{D5CDD505-2E9C-101B-9397-08002B2CF9AE}" pid="5" name="IMCompany">
    <vt:lpwstr>5;#BKK AS|56266d93-4f3d-4085-8ca2-5c53fe84bfcd</vt:lpwstr>
  </property>
  <property fmtid="{D5CDD505-2E9C-101B-9397-08002B2CF9AE}" pid="6" name="IMDocumentDirection">
    <vt:lpwstr>2;#Internt|59cc3db9-e9d0-47e9-b5a2-50a44ec3a28a</vt:lpwstr>
  </property>
  <property fmtid="{D5CDD505-2E9C-101B-9397-08002B2CF9AE}" pid="7" name="IMDocumentStatus">
    <vt:lpwstr>1;#Utkast|651e9554-e465-46b5-ba53-ec8a73f17d4b</vt:lpwstr>
  </property>
  <property fmtid="{D5CDD505-2E9C-101B-9397-08002B2CF9AE}" pid="8" name="IMDocumentType">
    <vt:lpwstr/>
  </property>
  <property fmtid="{D5CDD505-2E9C-101B-9397-08002B2CF9AE}" pid="9" name="IMFacility">
    <vt:lpwstr/>
  </property>
  <property fmtid="{D5CDD505-2E9C-101B-9397-08002B2CF9AE}" pid="10" name="IMFacilityCategory">
    <vt:lpwstr/>
  </property>
  <property fmtid="{D5CDD505-2E9C-101B-9397-08002B2CF9AE}" pid="11" name="IMFacilityUnit">
    <vt:lpwstr/>
  </property>
  <property fmtid="{D5CDD505-2E9C-101B-9397-08002B2CF9AE}" pid="12" name="IMFieldDescription">
    <vt:lpwstr/>
  </property>
  <property fmtid="{D5CDD505-2E9C-101B-9397-08002B2CF9AE}" pid="13" name="IMFunction">
    <vt:lpwstr>6;#Innkjøp og anskaffelser|d803b0ab-eb26-44ab-8047-da650eeb9fa1</vt:lpwstr>
  </property>
  <property fmtid="{D5CDD505-2E9C-101B-9397-08002B2CF9AE}" pid="14" name="IMMatrixNumber">
    <vt:lpwstr/>
  </property>
  <property fmtid="{D5CDD505-2E9C-101B-9397-08002B2CF9AE}" pid="15" name="IMRecordCategory">
    <vt:lpwstr>4;#Administrativ dokumentasjon|f402d5bb-bc11-4709-ac99-c80c11f345fa</vt:lpwstr>
  </property>
  <property fmtid="{D5CDD505-2E9C-101B-9397-08002B2CF9AE}" pid="16" name="IMRevisionIndex">
    <vt:lpwstr/>
  </property>
  <property fmtid="{D5CDD505-2E9C-101B-9397-08002B2CF9AE}" pid="17" name="IMSource">
    <vt:lpwstr>3;#Microsoft 365|7c613202-94f0-4b6f-bc81-d3ee704ed31a</vt:lpwstr>
  </property>
  <property fmtid="{D5CDD505-2E9C-101B-9397-08002B2CF9AE}" pid="18" name="IMTechnicalDocSubType">
    <vt:lpwstr/>
  </property>
  <property fmtid="{D5CDD505-2E9C-101B-9397-08002B2CF9AE}" pid="19" name="IMTransparency">
    <vt:lpwstr/>
  </property>
  <property fmtid="{D5CDD505-2E9C-101B-9397-08002B2CF9AE}" pid="20" name="lcf76f155ced4ddcb4097134ff3c332f">
    <vt:lpwstr/>
  </property>
  <property fmtid="{D5CDD505-2E9C-101B-9397-08002B2CF9AE}" pid="21" name="MediaServiceImageTags">
    <vt:lpwstr/>
  </property>
  <property fmtid="{D5CDD505-2E9C-101B-9397-08002B2CF9AE}" pid="22" name="Order">
    <vt:r8>11600</vt:r8>
  </property>
  <property fmtid="{D5CDD505-2E9C-101B-9397-08002B2CF9AE}" pid="23" name="TemplateUrl">
    <vt:lpwstr/>
  </property>
  <property fmtid="{D5CDD505-2E9C-101B-9397-08002B2CF9AE}" pid="24" name="TriggerFlowInfo">
    <vt:lpwstr/>
  </property>
  <property fmtid="{D5CDD505-2E9C-101B-9397-08002B2CF9AE}" pid="25" name="xd_ProgID">
    <vt:lpwstr/>
  </property>
  <property fmtid="{D5CDD505-2E9C-101B-9397-08002B2CF9AE}" pid="26" name="xd_Signature">
    <vt:bool>false</vt:bool>
  </property>
  <property fmtid="{D5CDD505-2E9C-101B-9397-08002B2CF9AE}" pid="27" name="_dlc_DocIdItemGuid">
    <vt:lpwstr>bc2b334d-47c5-4c37-9c4c-6c9385382750</vt:lpwstr>
  </property>
  <property fmtid="{D5CDD505-2E9C-101B-9397-08002B2CF9AE}" pid="28" name="_ExtendedDescription">
    <vt:lpwstr/>
  </property>
</Properties>
</file>